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82C" w:rsidRPr="00F319A8" w:rsidRDefault="00A7382C" w:rsidP="00C06FDB">
      <w:pPr>
        <w:spacing w:before="150" w:after="150"/>
        <w:jc w:val="both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s1026" type="#_x0000_t75" style="position:absolute;left:0;text-align:left;margin-left:214.8pt;margin-top:14.6pt;width:56.7pt;height:68.05pt;z-index:251658240;visibility:visible">
            <v:imagedata r:id="rId7" o:title=""/>
          </v:shape>
        </w:pict>
      </w:r>
    </w:p>
    <w:p w:rsidR="00A7382C" w:rsidRPr="00F319A8" w:rsidRDefault="00A7382C" w:rsidP="00C06FDB">
      <w:pPr>
        <w:spacing w:before="150" w:after="150"/>
        <w:jc w:val="both"/>
        <w:rPr>
          <w:sz w:val="28"/>
          <w:szCs w:val="28"/>
        </w:rPr>
      </w:pPr>
    </w:p>
    <w:p w:rsidR="00A7382C" w:rsidRPr="00F319A8" w:rsidRDefault="00A7382C" w:rsidP="00C06FDB">
      <w:pPr>
        <w:jc w:val="center"/>
        <w:rPr>
          <w:b/>
          <w:i/>
          <w:sz w:val="28"/>
          <w:lang w:eastAsia="en-US"/>
        </w:rPr>
      </w:pPr>
    </w:p>
    <w:tbl>
      <w:tblPr>
        <w:tblpPr w:leftFromText="180" w:rightFromText="180" w:vertAnchor="text" w:horzAnchor="margin" w:tblpY="138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781"/>
      </w:tblGrid>
      <w:tr w:rsidR="00A7382C" w:rsidRPr="00F319A8" w:rsidTr="00040C22">
        <w:trPr>
          <w:trHeight w:hRule="exact" w:val="179"/>
        </w:trPr>
        <w:tc>
          <w:tcPr>
            <w:tcW w:w="9781" w:type="dxa"/>
          </w:tcPr>
          <w:p w:rsidR="00A7382C" w:rsidRPr="00F319A8" w:rsidRDefault="00A7382C" w:rsidP="00040C22">
            <w:pPr>
              <w:jc w:val="center"/>
              <w:rPr>
                <w:b/>
                <w:sz w:val="28"/>
              </w:rPr>
            </w:pPr>
          </w:p>
        </w:tc>
      </w:tr>
      <w:tr w:rsidR="00A7382C" w:rsidRPr="00F319A8" w:rsidTr="00040C22">
        <w:trPr>
          <w:trHeight w:val="896"/>
        </w:trPr>
        <w:tc>
          <w:tcPr>
            <w:tcW w:w="9781" w:type="dxa"/>
          </w:tcPr>
          <w:p w:rsidR="00A7382C" w:rsidRPr="00F319A8" w:rsidRDefault="00A7382C" w:rsidP="00040C22">
            <w:pPr>
              <w:pStyle w:val="Heading3"/>
              <w:jc w:val="center"/>
              <w:rPr>
                <w:sz w:val="16"/>
                <w:szCs w:val="16"/>
              </w:rPr>
            </w:pPr>
          </w:p>
          <w:p w:rsidR="00A7382C" w:rsidRPr="00F319A8" w:rsidRDefault="00A7382C" w:rsidP="00040C22">
            <w:pPr>
              <w:pStyle w:val="Heading3"/>
              <w:jc w:val="center"/>
              <w:rPr>
                <w:sz w:val="36"/>
                <w:szCs w:val="36"/>
              </w:rPr>
            </w:pPr>
            <w:r w:rsidRPr="00F319A8">
              <w:rPr>
                <w:sz w:val="36"/>
                <w:szCs w:val="36"/>
              </w:rPr>
              <w:t>АДМИНИСТРАЦИЯ МОКШАНСКОГО РАЙОНА</w:t>
            </w:r>
          </w:p>
          <w:p w:rsidR="00A7382C" w:rsidRPr="00F319A8" w:rsidRDefault="00A7382C" w:rsidP="00040C22">
            <w:pPr>
              <w:pStyle w:val="Heading3"/>
              <w:jc w:val="center"/>
              <w:rPr>
                <w:sz w:val="36"/>
                <w:szCs w:val="36"/>
              </w:rPr>
            </w:pPr>
            <w:r w:rsidRPr="00F319A8">
              <w:rPr>
                <w:sz w:val="36"/>
                <w:szCs w:val="36"/>
              </w:rPr>
              <w:t>ПЕНЗЕНСКОЙ ОБЛАСТИ</w:t>
            </w:r>
          </w:p>
        </w:tc>
      </w:tr>
      <w:tr w:rsidR="00A7382C" w:rsidRPr="00F319A8" w:rsidTr="00040C22">
        <w:trPr>
          <w:trHeight w:hRule="exact" w:val="682"/>
        </w:trPr>
        <w:tc>
          <w:tcPr>
            <w:tcW w:w="9781" w:type="dxa"/>
            <w:vAlign w:val="center"/>
          </w:tcPr>
          <w:p w:rsidR="00A7382C" w:rsidRPr="00F319A8" w:rsidRDefault="00A7382C" w:rsidP="00040C22">
            <w:pPr>
              <w:pStyle w:val="Heading3"/>
              <w:jc w:val="center"/>
            </w:pPr>
          </w:p>
          <w:p w:rsidR="00A7382C" w:rsidRPr="00F319A8" w:rsidRDefault="00A7382C" w:rsidP="00040C22">
            <w:pPr>
              <w:pStyle w:val="Heading3"/>
              <w:jc w:val="center"/>
            </w:pPr>
            <w:r w:rsidRPr="00F319A8">
              <w:t>ПОСТАНОВЛЕНИЕ</w:t>
            </w:r>
          </w:p>
          <w:p w:rsidR="00A7382C" w:rsidRPr="00F319A8" w:rsidRDefault="00A7382C" w:rsidP="00040C22"/>
          <w:p w:rsidR="00A7382C" w:rsidRPr="00F319A8" w:rsidRDefault="00A7382C" w:rsidP="00040C22"/>
        </w:tc>
      </w:tr>
      <w:tr w:rsidR="00A7382C" w:rsidRPr="00F319A8" w:rsidTr="00040C22">
        <w:trPr>
          <w:trHeight w:hRule="exact" w:val="80"/>
        </w:trPr>
        <w:tc>
          <w:tcPr>
            <w:tcW w:w="9781" w:type="dxa"/>
            <w:vAlign w:val="center"/>
          </w:tcPr>
          <w:p w:rsidR="00A7382C" w:rsidRPr="00F319A8" w:rsidRDefault="00A7382C" w:rsidP="00040C22">
            <w:pPr>
              <w:pStyle w:val="Heading3"/>
              <w:jc w:val="center"/>
              <w:rPr>
                <w:sz w:val="20"/>
                <w:szCs w:val="20"/>
              </w:rPr>
            </w:pPr>
          </w:p>
        </w:tc>
      </w:tr>
    </w:tbl>
    <w:p w:rsidR="00A7382C" w:rsidRPr="00F319A8" w:rsidRDefault="00A7382C" w:rsidP="00C06FDB"/>
    <w:tbl>
      <w:tblPr>
        <w:tblpPr w:leftFromText="180" w:rightFromText="180" w:vertAnchor="text" w:horzAnchor="margin" w:tblpXSpec="center" w:tblpY="-6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7382C" w:rsidRPr="00F319A8" w:rsidTr="00040C22">
        <w:tc>
          <w:tcPr>
            <w:tcW w:w="284" w:type="dxa"/>
            <w:vAlign w:val="bottom"/>
          </w:tcPr>
          <w:p w:rsidR="00A7382C" w:rsidRPr="00F319A8" w:rsidRDefault="00A7382C" w:rsidP="00040C22">
            <w:r w:rsidRPr="00F319A8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7382C" w:rsidRPr="00F319A8" w:rsidRDefault="00A7382C" w:rsidP="00040C22">
            <w:pPr>
              <w:jc w:val="center"/>
            </w:pPr>
            <w:r>
              <w:t>07.11.2016</w:t>
            </w:r>
          </w:p>
        </w:tc>
        <w:tc>
          <w:tcPr>
            <w:tcW w:w="397" w:type="dxa"/>
            <w:vAlign w:val="bottom"/>
          </w:tcPr>
          <w:p w:rsidR="00A7382C" w:rsidRPr="00F319A8" w:rsidRDefault="00A7382C" w:rsidP="00040C22">
            <w:pPr>
              <w:jc w:val="center"/>
            </w:pPr>
            <w:r w:rsidRPr="00F319A8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7382C" w:rsidRPr="00F319A8" w:rsidRDefault="00A7382C" w:rsidP="00040C22">
            <w:pPr>
              <w:jc w:val="center"/>
            </w:pPr>
            <w:r>
              <w:t>800</w:t>
            </w:r>
          </w:p>
        </w:tc>
      </w:tr>
      <w:tr w:rsidR="00A7382C" w:rsidRPr="00F319A8" w:rsidTr="00040C22">
        <w:tc>
          <w:tcPr>
            <w:tcW w:w="4650" w:type="dxa"/>
            <w:gridSpan w:val="4"/>
          </w:tcPr>
          <w:p w:rsidR="00A7382C" w:rsidRPr="00F319A8" w:rsidRDefault="00A7382C" w:rsidP="00040C22">
            <w:pPr>
              <w:jc w:val="center"/>
              <w:rPr>
                <w:sz w:val="10"/>
              </w:rPr>
            </w:pPr>
          </w:p>
          <w:p w:rsidR="00A7382C" w:rsidRPr="00F319A8" w:rsidRDefault="00A7382C" w:rsidP="00040C22">
            <w:pPr>
              <w:jc w:val="center"/>
            </w:pPr>
            <w:r w:rsidRPr="00F319A8">
              <w:t>р.п. Мокшан</w:t>
            </w:r>
          </w:p>
        </w:tc>
      </w:tr>
    </w:tbl>
    <w:p w:rsidR="00A7382C" w:rsidRPr="00CB771D" w:rsidRDefault="00A7382C" w:rsidP="00C06FDB">
      <w:pPr>
        <w:jc w:val="center"/>
        <w:rPr>
          <w:b/>
          <w:sz w:val="28"/>
          <w:szCs w:val="28"/>
          <w:lang w:eastAsia="en-US"/>
        </w:rPr>
      </w:pPr>
      <w:r w:rsidRPr="00107456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 xml:space="preserve">в </w:t>
      </w:r>
      <w:r w:rsidRPr="00107456">
        <w:rPr>
          <w:b/>
          <w:sz w:val="28"/>
          <w:szCs w:val="28"/>
        </w:rPr>
        <w:t>постановление администрации Мокшанского района Пензенской области от 31.12.2013 № 1633</w:t>
      </w:r>
      <w:r>
        <w:rPr>
          <w:b/>
          <w:sz w:val="28"/>
          <w:szCs w:val="28"/>
        </w:rPr>
        <w:t xml:space="preserve"> </w:t>
      </w:r>
      <w:r w:rsidRPr="00CB771D">
        <w:rPr>
          <w:b/>
          <w:sz w:val="28"/>
          <w:szCs w:val="28"/>
        </w:rPr>
        <w:t>«Об утверждении муниципальной программы «Модернизация и реформирование систем жизнеобеспечения и объектов коммунальной инфраструктуры в Мокшанском районе Пензенской области на 2014-2016 годы»</w:t>
      </w:r>
    </w:p>
    <w:p w:rsidR="00A7382C" w:rsidRPr="00107456" w:rsidRDefault="00A7382C" w:rsidP="00C06FDB">
      <w:pPr>
        <w:rPr>
          <w:sz w:val="28"/>
          <w:szCs w:val="28"/>
        </w:rPr>
      </w:pPr>
    </w:p>
    <w:p w:rsidR="00A7382C" w:rsidRPr="00107456" w:rsidRDefault="00A7382C" w:rsidP="00C06FDB">
      <w:pPr>
        <w:ind w:firstLine="709"/>
        <w:jc w:val="both"/>
        <w:rPr>
          <w:spacing w:val="-2"/>
          <w:sz w:val="28"/>
          <w:szCs w:val="28"/>
          <w:lang w:eastAsia="en-US"/>
        </w:rPr>
      </w:pPr>
      <w:r w:rsidRPr="00107456">
        <w:rPr>
          <w:spacing w:val="-2"/>
          <w:sz w:val="28"/>
          <w:szCs w:val="28"/>
        </w:rPr>
        <w:t xml:space="preserve">В целях повышения эффективности, устойчивости и надежности функционирования систем жизнеобеспечения  населения на территории Мокшанского  района Пензенской области,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источников, руководствуясь Федеральным законом от 06.10.2003 № 131-ФЗ «Об общих принципах организации местного самоуправления в Российской Федерации», Уставом Мокшанского района Пензенской области, </w:t>
      </w:r>
    </w:p>
    <w:p w:rsidR="00A7382C" w:rsidRPr="00107456" w:rsidRDefault="00A7382C" w:rsidP="00C06FDB">
      <w:pPr>
        <w:pStyle w:val="Heading8"/>
        <w:jc w:val="center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а</w:t>
      </w:r>
      <w:r w:rsidRPr="00107456">
        <w:rPr>
          <w:rFonts w:ascii="Times New Roman" w:hAnsi="Times New Roman"/>
          <w:b/>
          <w:i w:val="0"/>
          <w:sz w:val="28"/>
          <w:szCs w:val="28"/>
        </w:rPr>
        <w:t>дминистрация Мокшанского района постановляет:</w:t>
      </w:r>
    </w:p>
    <w:p w:rsidR="00A7382C" w:rsidRPr="00107456" w:rsidRDefault="00A7382C" w:rsidP="00C06FDB">
      <w:pPr>
        <w:ind w:right="-83" w:firstLine="709"/>
        <w:jc w:val="both"/>
        <w:rPr>
          <w:sz w:val="28"/>
          <w:szCs w:val="28"/>
        </w:rPr>
      </w:pPr>
      <w:r w:rsidRPr="00107456">
        <w:rPr>
          <w:sz w:val="28"/>
          <w:szCs w:val="28"/>
          <w:lang w:eastAsia="en-US"/>
        </w:rPr>
        <w:t>1. Внести в постановление администра</w:t>
      </w:r>
      <w:r w:rsidRPr="00107456">
        <w:rPr>
          <w:sz w:val="28"/>
          <w:szCs w:val="28"/>
        </w:rPr>
        <w:t>ции Мокшанского района от 31.12.2013 № 1633 «Об утверждении муниципальной программы «Модернизация и реформирование систем жизнеобеспечения и объектов коммунальной инфраструктуры в Мокшанском районе Пензенской области на 2014-2016 годы» следующие изменения:</w:t>
      </w:r>
    </w:p>
    <w:p w:rsidR="00A7382C" w:rsidRPr="00107456" w:rsidRDefault="00A7382C" w:rsidP="00C06FDB">
      <w:pPr>
        <w:ind w:right="-83" w:firstLine="709"/>
        <w:jc w:val="both"/>
        <w:rPr>
          <w:sz w:val="28"/>
          <w:szCs w:val="28"/>
        </w:rPr>
      </w:pPr>
      <w:r w:rsidRPr="00107456">
        <w:rPr>
          <w:sz w:val="28"/>
          <w:szCs w:val="28"/>
          <w:lang w:eastAsia="en-US"/>
        </w:rPr>
        <w:t xml:space="preserve">1.1 наименование постановления </w:t>
      </w:r>
      <w:r w:rsidRPr="00107456">
        <w:rPr>
          <w:sz w:val="28"/>
          <w:szCs w:val="28"/>
        </w:rPr>
        <w:t>от 31.12.201</w:t>
      </w:r>
      <w:r>
        <w:rPr>
          <w:sz w:val="28"/>
          <w:szCs w:val="28"/>
        </w:rPr>
        <w:t>3</w:t>
      </w:r>
      <w:r w:rsidRPr="00107456">
        <w:rPr>
          <w:sz w:val="28"/>
          <w:szCs w:val="28"/>
        </w:rPr>
        <w:t xml:space="preserve"> года №1633 </w:t>
      </w:r>
      <w:r w:rsidRPr="00107456">
        <w:rPr>
          <w:sz w:val="28"/>
          <w:szCs w:val="28"/>
          <w:lang w:eastAsia="en-US"/>
        </w:rPr>
        <w:t xml:space="preserve">изложить в следующей редакции </w:t>
      </w:r>
      <w:r w:rsidRPr="00107456">
        <w:rPr>
          <w:sz w:val="28"/>
          <w:szCs w:val="28"/>
        </w:rPr>
        <w:t>«Об утверждении муниципальной программы «Модернизация и реформирование систем жизнеобеспечения и объектов коммунальной инфраструктуры в Мокшанском районе Пензенской области на 2014-20</w:t>
      </w:r>
      <w:r>
        <w:rPr>
          <w:sz w:val="28"/>
          <w:szCs w:val="28"/>
        </w:rPr>
        <w:t>20</w:t>
      </w:r>
      <w:r w:rsidRPr="00107456">
        <w:rPr>
          <w:sz w:val="28"/>
          <w:szCs w:val="28"/>
        </w:rPr>
        <w:t xml:space="preserve"> годы»;</w:t>
      </w:r>
    </w:p>
    <w:p w:rsidR="00A7382C" w:rsidRPr="00107456" w:rsidRDefault="00A7382C" w:rsidP="00C06FDB">
      <w:pPr>
        <w:ind w:right="-83" w:firstLine="709"/>
        <w:jc w:val="both"/>
        <w:rPr>
          <w:sz w:val="28"/>
          <w:szCs w:val="28"/>
        </w:rPr>
      </w:pPr>
      <w:r w:rsidRPr="00107456">
        <w:rPr>
          <w:sz w:val="28"/>
          <w:szCs w:val="28"/>
        </w:rPr>
        <w:t>1.2 в пункте 1 постановления от 31.12.201</w:t>
      </w:r>
      <w:r>
        <w:rPr>
          <w:sz w:val="28"/>
          <w:szCs w:val="28"/>
        </w:rPr>
        <w:t>3</w:t>
      </w:r>
      <w:r w:rsidRPr="00107456">
        <w:rPr>
          <w:sz w:val="28"/>
          <w:szCs w:val="28"/>
        </w:rPr>
        <w:t xml:space="preserve"> года №1633 заменить слова «на 2014-2016 годы» словами «на 2014-20</w:t>
      </w:r>
      <w:r>
        <w:rPr>
          <w:sz w:val="28"/>
          <w:szCs w:val="28"/>
        </w:rPr>
        <w:t>20</w:t>
      </w:r>
      <w:r w:rsidRPr="00107456">
        <w:rPr>
          <w:sz w:val="28"/>
          <w:szCs w:val="28"/>
        </w:rPr>
        <w:t xml:space="preserve"> годы»;</w:t>
      </w:r>
    </w:p>
    <w:p w:rsidR="00A7382C" w:rsidRPr="00107456" w:rsidRDefault="00A7382C" w:rsidP="00C06FDB">
      <w:pPr>
        <w:ind w:right="-83" w:firstLine="709"/>
        <w:jc w:val="both"/>
        <w:rPr>
          <w:sz w:val="28"/>
          <w:szCs w:val="28"/>
          <w:lang w:eastAsia="en-US"/>
        </w:rPr>
      </w:pPr>
      <w:r w:rsidRPr="00107456">
        <w:rPr>
          <w:sz w:val="28"/>
          <w:szCs w:val="28"/>
        </w:rPr>
        <w:t>1.3 наименование программы, утвержденной постановлением от 31.12.201</w:t>
      </w:r>
      <w:r>
        <w:rPr>
          <w:sz w:val="28"/>
          <w:szCs w:val="28"/>
        </w:rPr>
        <w:t>3</w:t>
      </w:r>
      <w:r w:rsidRPr="00107456">
        <w:rPr>
          <w:sz w:val="28"/>
          <w:szCs w:val="28"/>
        </w:rPr>
        <w:t xml:space="preserve"> года №1633 изложить в новой редакции «</w:t>
      </w:r>
      <w:r w:rsidRPr="00107456">
        <w:rPr>
          <w:bCs/>
          <w:sz w:val="28"/>
          <w:szCs w:val="28"/>
        </w:rPr>
        <w:t>Модернизация и реформирование систем жизнеобеспечения и объектов коммунальной инфраструктуры</w:t>
      </w:r>
      <w:r w:rsidRPr="00107456">
        <w:rPr>
          <w:b/>
          <w:bCs/>
          <w:sz w:val="28"/>
          <w:szCs w:val="28"/>
        </w:rPr>
        <w:t xml:space="preserve"> </w:t>
      </w:r>
      <w:r w:rsidRPr="00107456">
        <w:rPr>
          <w:sz w:val="28"/>
          <w:szCs w:val="28"/>
        </w:rPr>
        <w:t>в Мокшанском районе Пензенской области на 2014-20</w:t>
      </w:r>
      <w:r>
        <w:rPr>
          <w:sz w:val="28"/>
          <w:szCs w:val="28"/>
        </w:rPr>
        <w:t>20</w:t>
      </w:r>
      <w:r w:rsidRPr="00107456">
        <w:rPr>
          <w:sz w:val="28"/>
          <w:szCs w:val="28"/>
        </w:rPr>
        <w:t xml:space="preserve"> годы»</w:t>
      </w:r>
      <w:r>
        <w:rPr>
          <w:sz w:val="28"/>
          <w:szCs w:val="28"/>
        </w:rPr>
        <w:t>.</w:t>
      </w:r>
    </w:p>
    <w:p w:rsidR="00A7382C" w:rsidRPr="00107456" w:rsidRDefault="00A7382C" w:rsidP="00C06FDB">
      <w:pPr>
        <w:ind w:right="-83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2. </w:t>
      </w:r>
      <w:r w:rsidRPr="00107456">
        <w:rPr>
          <w:sz w:val="28"/>
          <w:szCs w:val="28"/>
          <w:lang w:eastAsia="en-US"/>
        </w:rPr>
        <w:t>Внести изменения в</w:t>
      </w:r>
      <w:r w:rsidRPr="00107456">
        <w:rPr>
          <w:b/>
          <w:sz w:val="28"/>
          <w:szCs w:val="28"/>
        </w:rPr>
        <w:t xml:space="preserve"> </w:t>
      </w:r>
      <w:r w:rsidRPr="00107456">
        <w:rPr>
          <w:sz w:val="28"/>
          <w:szCs w:val="28"/>
        </w:rPr>
        <w:t>муниципальную программу Мокшанского района Пензенской области «</w:t>
      </w:r>
      <w:r w:rsidRPr="00107456">
        <w:rPr>
          <w:bCs/>
          <w:sz w:val="28"/>
          <w:szCs w:val="28"/>
        </w:rPr>
        <w:t>Модернизация и реформирование систем жизнеобеспечения и объектов коммунальной инфраструктуры</w:t>
      </w:r>
      <w:r w:rsidRPr="00107456">
        <w:rPr>
          <w:b/>
          <w:bCs/>
          <w:sz w:val="28"/>
          <w:szCs w:val="28"/>
        </w:rPr>
        <w:t xml:space="preserve"> </w:t>
      </w:r>
      <w:r w:rsidRPr="00107456">
        <w:rPr>
          <w:sz w:val="28"/>
          <w:szCs w:val="28"/>
        </w:rPr>
        <w:t>в Мокшанском районе Пензенской области на 2014-201</w:t>
      </w:r>
      <w:r>
        <w:rPr>
          <w:sz w:val="28"/>
          <w:szCs w:val="28"/>
        </w:rPr>
        <w:t>6</w:t>
      </w:r>
      <w:r w:rsidRPr="00107456">
        <w:rPr>
          <w:sz w:val="28"/>
          <w:szCs w:val="28"/>
        </w:rPr>
        <w:t xml:space="preserve"> годы», утвержденную постановлением администрации Мокшанского района Пензенской области от</w:t>
      </w:r>
      <w:r>
        <w:rPr>
          <w:sz w:val="28"/>
          <w:szCs w:val="28"/>
        </w:rPr>
        <w:t xml:space="preserve"> 31.12.2013 года №1633</w:t>
      </w:r>
      <w:r w:rsidRPr="00107456">
        <w:rPr>
          <w:sz w:val="28"/>
          <w:szCs w:val="28"/>
        </w:rPr>
        <w:t>, изложив ее в новой редакции согласно приложения.</w:t>
      </w:r>
    </w:p>
    <w:p w:rsidR="00A7382C" w:rsidRPr="00107456" w:rsidRDefault="00A7382C" w:rsidP="00C06FDB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07456">
        <w:rPr>
          <w:rFonts w:ascii="Times New Roman" w:hAnsi="Times New Roman"/>
          <w:sz w:val="28"/>
          <w:szCs w:val="28"/>
        </w:rPr>
        <w:t>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  <w:r w:rsidRPr="00107456">
        <w:rPr>
          <w:rFonts w:ascii="Times New Roman" w:hAnsi="Times New Roman"/>
          <w:b/>
          <w:sz w:val="28"/>
          <w:szCs w:val="28"/>
        </w:rPr>
        <w:t xml:space="preserve">       </w:t>
      </w:r>
    </w:p>
    <w:p w:rsidR="00A7382C" w:rsidRPr="00107456" w:rsidRDefault="00A7382C" w:rsidP="00C06F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07456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>01.01.2017 года</w:t>
      </w:r>
      <w:r w:rsidRPr="00107456">
        <w:rPr>
          <w:sz w:val="28"/>
          <w:szCs w:val="28"/>
        </w:rPr>
        <w:t xml:space="preserve"> и действует в части, не противоречащей решению о бюджете Мокшанского района на очередной финансовый год и плановый период. </w:t>
      </w:r>
    </w:p>
    <w:p w:rsidR="00A7382C" w:rsidRPr="00107456" w:rsidRDefault="00A7382C" w:rsidP="00C06F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07456">
        <w:rPr>
          <w:sz w:val="28"/>
          <w:szCs w:val="28"/>
        </w:rPr>
        <w:t xml:space="preserve">. Контроль за исполнением настоящего постановления возложить на первого заместителя главы администрации Мокшанского района С.В. Кривенкова. </w:t>
      </w:r>
    </w:p>
    <w:p w:rsidR="00A7382C" w:rsidRDefault="00A7382C" w:rsidP="00C06FDB">
      <w:pPr>
        <w:jc w:val="both"/>
        <w:rPr>
          <w:sz w:val="28"/>
          <w:szCs w:val="28"/>
        </w:rPr>
      </w:pPr>
    </w:p>
    <w:p w:rsidR="00A7382C" w:rsidRDefault="00A7382C" w:rsidP="00C06FDB">
      <w:pPr>
        <w:jc w:val="both"/>
        <w:rPr>
          <w:sz w:val="28"/>
          <w:szCs w:val="28"/>
        </w:rPr>
      </w:pPr>
    </w:p>
    <w:p w:rsidR="00A7382C" w:rsidRPr="00107456" w:rsidRDefault="00A7382C" w:rsidP="00C06FDB">
      <w:pPr>
        <w:jc w:val="both"/>
        <w:rPr>
          <w:sz w:val="28"/>
          <w:szCs w:val="28"/>
        </w:rPr>
      </w:pPr>
    </w:p>
    <w:p w:rsidR="00A7382C" w:rsidRPr="00D83AC9" w:rsidRDefault="00A7382C" w:rsidP="00C06FDB">
      <w:pPr>
        <w:pStyle w:val="Heading8"/>
        <w:spacing w:before="0" w:after="0"/>
        <w:rPr>
          <w:rFonts w:ascii="Times New Roman" w:hAnsi="Times New Roman"/>
          <w:b/>
          <w:i w:val="0"/>
          <w:sz w:val="28"/>
          <w:szCs w:val="26"/>
        </w:rPr>
      </w:pPr>
      <w:r w:rsidRPr="00D83AC9">
        <w:rPr>
          <w:rFonts w:ascii="Times New Roman" w:hAnsi="Times New Roman"/>
          <w:b/>
          <w:i w:val="0"/>
          <w:sz w:val="28"/>
          <w:szCs w:val="26"/>
        </w:rPr>
        <w:t xml:space="preserve">Глава администрации                                                                  Н.Н. Тихомиров </w:t>
      </w:r>
    </w:p>
    <w:p w:rsidR="00A7382C" w:rsidRPr="00D83AC9" w:rsidRDefault="00A7382C" w:rsidP="00C06FDB">
      <w:pPr>
        <w:autoSpaceDE w:val="0"/>
        <w:autoSpaceDN w:val="0"/>
        <w:adjustRightInd w:val="0"/>
        <w:ind w:right="-1"/>
        <w:outlineLvl w:val="0"/>
        <w:rPr>
          <w:sz w:val="32"/>
          <w:szCs w:val="28"/>
        </w:rPr>
      </w:pPr>
      <w:r w:rsidRPr="00D83AC9">
        <w:rPr>
          <w:b/>
          <w:sz w:val="28"/>
          <w:szCs w:val="26"/>
        </w:rPr>
        <w:t xml:space="preserve">Мокшанского района </w:t>
      </w:r>
      <w:r w:rsidRPr="00D83AC9">
        <w:rPr>
          <w:sz w:val="32"/>
          <w:szCs w:val="28"/>
        </w:rPr>
        <w:br w:type="page"/>
      </w:r>
    </w:p>
    <w:p w:rsidR="00A7382C" w:rsidRPr="00F319A8" w:rsidRDefault="00A7382C" w:rsidP="005854D9">
      <w:pPr>
        <w:jc w:val="right"/>
        <w:rPr>
          <w:sz w:val="28"/>
          <w:szCs w:val="28"/>
        </w:rPr>
      </w:pPr>
      <w:r w:rsidRPr="00F319A8">
        <w:rPr>
          <w:sz w:val="28"/>
          <w:szCs w:val="28"/>
        </w:rPr>
        <w:t xml:space="preserve">Приложение                                                                                     </w:t>
      </w:r>
    </w:p>
    <w:p w:rsidR="00A7382C" w:rsidRPr="00F319A8" w:rsidRDefault="00A7382C" w:rsidP="005854D9">
      <w:pPr>
        <w:jc w:val="right"/>
        <w:rPr>
          <w:sz w:val="28"/>
          <w:szCs w:val="28"/>
        </w:rPr>
      </w:pPr>
      <w:r w:rsidRPr="00F319A8">
        <w:rPr>
          <w:sz w:val="28"/>
          <w:szCs w:val="28"/>
        </w:rPr>
        <w:t xml:space="preserve">  УТВЕРЖДЕНА</w:t>
      </w:r>
    </w:p>
    <w:p w:rsidR="00A7382C" w:rsidRPr="00F319A8" w:rsidRDefault="00A7382C" w:rsidP="005854D9">
      <w:pPr>
        <w:jc w:val="right"/>
        <w:rPr>
          <w:sz w:val="28"/>
          <w:szCs w:val="28"/>
        </w:rPr>
      </w:pPr>
      <w:r w:rsidRPr="00F319A8">
        <w:rPr>
          <w:sz w:val="28"/>
          <w:szCs w:val="28"/>
        </w:rPr>
        <w:t xml:space="preserve">                 постановлением администрации</w:t>
      </w:r>
    </w:p>
    <w:p w:rsidR="00A7382C" w:rsidRPr="00F319A8" w:rsidRDefault="00A7382C" w:rsidP="005854D9">
      <w:pPr>
        <w:jc w:val="right"/>
        <w:rPr>
          <w:sz w:val="28"/>
          <w:szCs w:val="28"/>
        </w:rPr>
      </w:pPr>
      <w:r w:rsidRPr="00F319A8">
        <w:rPr>
          <w:sz w:val="28"/>
          <w:szCs w:val="28"/>
        </w:rPr>
        <w:t xml:space="preserve"> Мокшанского района</w:t>
      </w:r>
    </w:p>
    <w:p w:rsidR="00A7382C" w:rsidRPr="00F319A8" w:rsidRDefault="00A7382C" w:rsidP="005854D9">
      <w:pPr>
        <w:jc w:val="right"/>
        <w:rPr>
          <w:sz w:val="28"/>
          <w:szCs w:val="28"/>
        </w:rPr>
      </w:pPr>
      <w:r w:rsidRPr="00F319A8">
        <w:rPr>
          <w:sz w:val="28"/>
          <w:szCs w:val="28"/>
        </w:rPr>
        <w:t>от 31.12.2013 №1633</w:t>
      </w:r>
    </w:p>
    <w:p w:rsidR="00A7382C" w:rsidRPr="00F319A8" w:rsidRDefault="00A7382C" w:rsidP="005854D9">
      <w:pPr>
        <w:pStyle w:val="Heading1"/>
        <w:jc w:val="right"/>
        <w:rPr>
          <w:b w:val="0"/>
          <w:sz w:val="28"/>
          <w:szCs w:val="28"/>
        </w:rPr>
      </w:pPr>
      <w:r w:rsidRPr="00F319A8">
        <w:rPr>
          <w:b w:val="0"/>
          <w:sz w:val="28"/>
          <w:szCs w:val="28"/>
        </w:rPr>
        <w:t xml:space="preserve">редакция </w:t>
      </w:r>
      <w:r>
        <w:rPr>
          <w:b w:val="0"/>
          <w:sz w:val="28"/>
          <w:szCs w:val="28"/>
        </w:rPr>
        <w:t xml:space="preserve"> </w:t>
      </w:r>
      <w:r w:rsidRPr="00F319A8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07.11.2016   № 800</w:t>
      </w:r>
    </w:p>
    <w:p w:rsidR="00A7382C" w:rsidRPr="00F319A8" w:rsidRDefault="00A7382C" w:rsidP="005854D9">
      <w:pPr>
        <w:pStyle w:val="Heading1"/>
        <w:jc w:val="both"/>
        <w:rPr>
          <w:sz w:val="28"/>
          <w:szCs w:val="28"/>
        </w:rPr>
      </w:pPr>
    </w:p>
    <w:p w:rsidR="00A7382C" w:rsidRPr="00F319A8" w:rsidRDefault="00A7382C" w:rsidP="005854D9">
      <w:pPr>
        <w:pStyle w:val="Heading1"/>
        <w:jc w:val="both"/>
        <w:rPr>
          <w:sz w:val="28"/>
          <w:szCs w:val="28"/>
        </w:rPr>
      </w:pPr>
    </w:p>
    <w:p w:rsidR="00A7382C" w:rsidRPr="00F319A8" w:rsidRDefault="00A7382C" w:rsidP="005854D9"/>
    <w:p w:rsidR="00A7382C" w:rsidRPr="00F319A8" w:rsidRDefault="00A7382C" w:rsidP="005854D9"/>
    <w:p w:rsidR="00A7382C" w:rsidRPr="00F319A8" w:rsidRDefault="00A7382C" w:rsidP="005854D9"/>
    <w:p w:rsidR="00A7382C" w:rsidRPr="00F319A8" w:rsidRDefault="00A7382C" w:rsidP="005854D9">
      <w:pPr>
        <w:ind w:left="142"/>
        <w:jc w:val="center"/>
        <w:rPr>
          <w:b/>
          <w:bCs/>
          <w:sz w:val="40"/>
          <w:szCs w:val="40"/>
        </w:rPr>
      </w:pPr>
      <w:r w:rsidRPr="00F319A8">
        <w:rPr>
          <w:b/>
          <w:bCs/>
          <w:sz w:val="40"/>
          <w:szCs w:val="40"/>
        </w:rPr>
        <w:t>МУНИЦИПАЛЬНАЯ ПРОГРАММА</w:t>
      </w:r>
    </w:p>
    <w:p w:rsidR="00A7382C" w:rsidRPr="00F319A8" w:rsidRDefault="00A7382C" w:rsidP="005854D9">
      <w:pPr>
        <w:ind w:left="142"/>
        <w:jc w:val="center"/>
        <w:rPr>
          <w:b/>
          <w:bCs/>
          <w:sz w:val="40"/>
          <w:szCs w:val="40"/>
        </w:rPr>
      </w:pPr>
      <w:r w:rsidRPr="00F319A8">
        <w:rPr>
          <w:b/>
          <w:bCs/>
          <w:sz w:val="40"/>
          <w:szCs w:val="40"/>
        </w:rPr>
        <w:t xml:space="preserve">«Модернизация и реформирование систем </w:t>
      </w:r>
    </w:p>
    <w:p w:rsidR="00A7382C" w:rsidRPr="00F319A8" w:rsidRDefault="00A7382C" w:rsidP="005854D9">
      <w:pPr>
        <w:ind w:left="142"/>
        <w:jc w:val="center"/>
        <w:rPr>
          <w:b/>
          <w:bCs/>
          <w:sz w:val="40"/>
          <w:szCs w:val="40"/>
        </w:rPr>
      </w:pPr>
      <w:r w:rsidRPr="00F319A8">
        <w:rPr>
          <w:b/>
          <w:bCs/>
          <w:sz w:val="40"/>
          <w:szCs w:val="40"/>
        </w:rPr>
        <w:t xml:space="preserve">жизнеобеспечения населения и объектов </w:t>
      </w:r>
    </w:p>
    <w:p w:rsidR="00A7382C" w:rsidRPr="00F319A8" w:rsidRDefault="00A7382C" w:rsidP="005854D9">
      <w:pPr>
        <w:ind w:left="142"/>
        <w:jc w:val="center"/>
        <w:rPr>
          <w:b/>
          <w:bCs/>
          <w:sz w:val="40"/>
          <w:szCs w:val="40"/>
        </w:rPr>
      </w:pPr>
      <w:r w:rsidRPr="00F319A8">
        <w:rPr>
          <w:b/>
          <w:bCs/>
          <w:sz w:val="40"/>
          <w:szCs w:val="40"/>
        </w:rPr>
        <w:t xml:space="preserve">коммунальной инфраструктуры </w:t>
      </w:r>
    </w:p>
    <w:p w:rsidR="00A7382C" w:rsidRPr="00F319A8" w:rsidRDefault="00A7382C" w:rsidP="005854D9">
      <w:pPr>
        <w:ind w:left="142"/>
        <w:jc w:val="center"/>
        <w:rPr>
          <w:b/>
          <w:bCs/>
          <w:sz w:val="40"/>
          <w:szCs w:val="40"/>
        </w:rPr>
      </w:pPr>
      <w:r w:rsidRPr="00F319A8">
        <w:rPr>
          <w:b/>
          <w:bCs/>
          <w:sz w:val="40"/>
          <w:szCs w:val="40"/>
        </w:rPr>
        <w:t xml:space="preserve">в Мокшанском районе Пензенской области </w:t>
      </w:r>
    </w:p>
    <w:p w:rsidR="00A7382C" w:rsidRPr="00F319A8" w:rsidRDefault="00A7382C" w:rsidP="005854D9">
      <w:pPr>
        <w:ind w:left="142"/>
        <w:jc w:val="center"/>
        <w:rPr>
          <w:b/>
          <w:bCs/>
          <w:sz w:val="40"/>
          <w:szCs w:val="40"/>
        </w:rPr>
      </w:pPr>
      <w:r w:rsidRPr="00F319A8">
        <w:rPr>
          <w:b/>
          <w:bCs/>
          <w:sz w:val="40"/>
          <w:szCs w:val="40"/>
        </w:rPr>
        <w:t xml:space="preserve"> на 2014 – 20</w:t>
      </w:r>
      <w:r>
        <w:rPr>
          <w:b/>
          <w:bCs/>
          <w:sz w:val="40"/>
          <w:szCs w:val="40"/>
        </w:rPr>
        <w:t>20</w:t>
      </w:r>
      <w:r w:rsidRPr="00F319A8">
        <w:rPr>
          <w:b/>
          <w:bCs/>
          <w:sz w:val="40"/>
          <w:szCs w:val="40"/>
        </w:rPr>
        <w:t xml:space="preserve"> годы»</w:t>
      </w:r>
    </w:p>
    <w:p w:rsidR="00A7382C" w:rsidRPr="00F319A8" w:rsidRDefault="00A7382C" w:rsidP="005854D9">
      <w:pPr>
        <w:jc w:val="center"/>
        <w:rPr>
          <w:b/>
          <w:bCs/>
          <w:sz w:val="40"/>
          <w:szCs w:val="40"/>
        </w:rPr>
      </w:pPr>
    </w:p>
    <w:p w:rsidR="00A7382C" w:rsidRPr="00F319A8" w:rsidRDefault="00A7382C" w:rsidP="005854D9">
      <w:pPr>
        <w:jc w:val="center"/>
        <w:rPr>
          <w:b/>
          <w:bCs/>
          <w:sz w:val="36"/>
          <w:szCs w:val="36"/>
        </w:rPr>
      </w:pPr>
    </w:p>
    <w:p w:rsidR="00A7382C" w:rsidRPr="00F319A8" w:rsidRDefault="00A7382C" w:rsidP="005854D9">
      <w:pPr>
        <w:jc w:val="center"/>
        <w:rPr>
          <w:b/>
          <w:bCs/>
          <w:sz w:val="36"/>
          <w:szCs w:val="36"/>
        </w:rPr>
      </w:pPr>
    </w:p>
    <w:p w:rsidR="00A7382C" w:rsidRPr="00F319A8" w:rsidRDefault="00A7382C" w:rsidP="005854D9">
      <w:pPr>
        <w:jc w:val="center"/>
        <w:rPr>
          <w:b/>
          <w:bCs/>
          <w:sz w:val="36"/>
          <w:szCs w:val="36"/>
        </w:rPr>
      </w:pPr>
    </w:p>
    <w:p w:rsidR="00A7382C" w:rsidRPr="00F319A8" w:rsidRDefault="00A7382C" w:rsidP="005854D9">
      <w:pPr>
        <w:jc w:val="center"/>
        <w:rPr>
          <w:b/>
          <w:bCs/>
          <w:sz w:val="36"/>
          <w:szCs w:val="36"/>
        </w:rPr>
      </w:pPr>
    </w:p>
    <w:p w:rsidR="00A7382C" w:rsidRPr="00F319A8" w:rsidRDefault="00A7382C" w:rsidP="005854D9">
      <w:pPr>
        <w:jc w:val="center"/>
        <w:rPr>
          <w:b/>
          <w:bCs/>
          <w:sz w:val="36"/>
          <w:szCs w:val="36"/>
        </w:rPr>
      </w:pPr>
    </w:p>
    <w:p w:rsidR="00A7382C" w:rsidRPr="00F319A8" w:rsidRDefault="00A7382C" w:rsidP="005854D9">
      <w:pPr>
        <w:jc w:val="center"/>
        <w:rPr>
          <w:b/>
          <w:bCs/>
          <w:sz w:val="36"/>
          <w:szCs w:val="36"/>
        </w:rPr>
      </w:pPr>
    </w:p>
    <w:p w:rsidR="00A7382C" w:rsidRPr="00F319A8" w:rsidRDefault="00A7382C" w:rsidP="005854D9">
      <w:pPr>
        <w:jc w:val="center"/>
        <w:rPr>
          <w:b/>
          <w:bCs/>
          <w:sz w:val="36"/>
          <w:szCs w:val="36"/>
        </w:rPr>
      </w:pPr>
    </w:p>
    <w:p w:rsidR="00A7382C" w:rsidRPr="00F319A8" w:rsidRDefault="00A7382C" w:rsidP="005854D9">
      <w:pPr>
        <w:jc w:val="center"/>
        <w:rPr>
          <w:b/>
          <w:bCs/>
          <w:sz w:val="36"/>
          <w:szCs w:val="36"/>
        </w:rPr>
      </w:pPr>
    </w:p>
    <w:p w:rsidR="00A7382C" w:rsidRPr="00F319A8" w:rsidRDefault="00A7382C" w:rsidP="005854D9">
      <w:pPr>
        <w:jc w:val="center"/>
        <w:rPr>
          <w:b/>
          <w:bCs/>
          <w:sz w:val="36"/>
          <w:szCs w:val="36"/>
        </w:rPr>
      </w:pPr>
    </w:p>
    <w:p w:rsidR="00A7382C" w:rsidRPr="00F319A8" w:rsidRDefault="00A7382C" w:rsidP="005854D9">
      <w:pPr>
        <w:jc w:val="center"/>
        <w:rPr>
          <w:b/>
          <w:bCs/>
          <w:sz w:val="36"/>
          <w:szCs w:val="36"/>
        </w:rPr>
      </w:pPr>
    </w:p>
    <w:p w:rsidR="00A7382C" w:rsidRPr="00F319A8" w:rsidRDefault="00A7382C" w:rsidP="005854D9">
      <w:pPr>
        <w:jc w:val="center"/>
        <w:rPr>
          <w:b/>
          <w:bCs/>
          <w:sz w:val="36"/>
          <w:szCs w:val="36"/>
        </w:rPr>
      </w:pPr>
    </w:p>
    <w:p w:rsidR="00A7382C" w:rsidRPr="00F319A8" w:rsidRDefault="00A7382C" w:rsidP="000E642C">
      <w:pPr>
        <w:jc w:val="center"/>
        <w:rPr>
          <w:b/>
          <w:bCs/>
          <w:sz w:val="36"/>
          <w:szCs w:val="36"/>
        </w:rPr>
      </w:pPr>
      <w:r w:rsidRPr="00F319A8">
        <w:rPr>
          <w:b/>
          <w:bCs/>
          <w:sz w:val="36"/>
          <w:szCs w:val="36"/>
        </w:rPr>
        <w:t>р.п. Мокшан</w:t>
      </w:r>
    </w:p>
    <w:p w:rsidR="00A7382C" w:rsidRPr="00F319A8" w:rsidRDefault="00A7382C" w:rsidP="00937820">
      <w:pPr>
        <w:jc w:val="center"/>
        <w:rPr>
          <w:b/>
          <w:bCs/>
          <w:sz w:val="36"/>
          <w:szCs w:val="36"/>
        </w:rPr>
      </w:pPr>
      <w:r w:rsidRPr="00F319A8">
        <w:rPr>
          <w:b/>
          <w:bCs/>
          <w:sz w:val="36"/>
          <w:szCs w:val="36"/>
        </w:rPr>
        <w:t xml:space="preserve">    </w:t>
      </w:r>
    </w:p>
    <w:p w:rsidR="00A7382C" w:rsidRPr="00F319A8" w:rsidRDefault="00A7382C" w:rsidP="005854D9">
      <w:pPr>
        <w:rPr>
          <w:b/>
          <w:bCs/>
          <w:sz w:val="36"/>
          <w:szCs w:val="36"/>
        </w:rPr>
      </w:pPr>
    </w:p>
    <w:p w:rsidR="00A7382C" w:rsidRPr="00F319A8" w:rsidRDefault="00A7382C" w:rsidP="005854D9">
      <w:pPr>
        <w:rPr>
          <w:b/>
          <w:bCs/>
          <w:sz w:val="36"/>
          <w:szCs w:val="36"/>
        </w:rPr>
      </w:pPr>
    </w:p>
    <w:p w:rsidR="00A7382C" w:rsidRPr="00F319A8" w:rsidRDefault="00A7382C" w:rsidP="005854D9">
      <w:pPr>
        <w:rPr>
          <w:b/>
          <w:bCs/>
          <w:sz w:val="36"/>
          <w:szCs w:val="36"/>
        </w:rPr>
      </w:pPr>
    </w:p>
    <w:p w:rsidR="00A7382C" w:rsidRPr="00F319A8" w:rsidRDefault="00A7382C" w:rsidP="005854D9">
      <w:pPr>
        <w:rPr>
          <w:b/>
          <w:bCs/>
          <w:sz w:val="36"/>
          <w:szCs w:val="36"/>
        </w:rPr>
      </w:pPr>
    </w:p>
    <w:p w:rsidR="00A7382C" w:rsidRPr="00F319A8" w:rsidRDefault="00A7382C" w:rsidP="005854D9">
      <w:pPr>
        <w:rPr>
          <w:b/>
          <w:bCs/>
          <w:sz w:val="36"/>
          <w:szCs w:val="36"/>
        </w:rPr>
      </w:pPr>
    </w:p>
    <w:p w:rsidR="00A7382C" w:rsidRPr="00F319A8" w:rsidRDefault="00A7382C" w:rsidP="005854D9">
      <w:pPr>
        <w:rPr>
          <w:b/>
          <w:bCs/>
          <w:sz w:val="36"/>
          <w:szCs w:val="36"/>
        </w:rPr>
      </w:pPr>
    </w:p>
    <w:p w:rsidR="00A7382C" w:rsidRPr="00F319A8" w:rsidRDefault="00A7382C">
      <w:pPr>
        <w:widowControl/>
        <w:rPr>
          <w:b/>
          <w:bCs/>
        </w:rPr>
      </w:pPr>
      <w:r w:rsidRPr="00F319A8">
        <w:rPr>
          <w:b/>
          <w:bCs/>
        </w:rPr>
        <w:br w:type="page"/>
      </w:r>
    </w:p>
    <w:p w:rsidR="00A7382C" w:rsidRPr="00F319A8" w:rsidRDefault="00A7382C" w:rsidP="005854D9">
      <w:pPr>
        <w:jc w:val="center"/>
        <w:rPr>
          <w:b/>
          <w:bCs/>
        </w:rPr>
      </w:pPr>
    </w:p>
    <w:p w:rsidR="00A7382C" w:rsidRPr="00F319A8" w:rsidRDefault="00A7382C" w:rsidP="005854D9">
      <w:pPr>
        <w:jc w:val="center"/>
        <w:rPr>
          <w:b/>
          <w:bCs/>
        </w:rPr>
      </w:pPr>
      <w:r w:rsidRPr="00F319A8">
        <w:rPr>
          <w:b/>
          <w:bCs/>
        </w:rPr>
        <w:t>П А С П О Р Т</w:t>
      </w:r>
    </w:p>
    <w:p w:rsidR="00A7382C" w:rsidRPr="00F319A8" w:rsidRDefault="00A7382C" w:rsidP="005854D9">
      <w:pPr>
        <w:jc w:val="center"/>
        <w:rPr>
          <w:b/>
          <w:bCs/>
        </w:rPr>
      </w:pPr>
      <w:r w:rsidRPr="00F319A8">
        <w:rPr>
          <w:b/>
          <w:bCs/>
        </w:rPr>
        <w:t>муниципальной программы Мокшанского района</w:t>
      </w:r>
    </w:p>
    <w:p w:rsidR="00A7382C" w:rsidRPr="00F319A8" w:rsidRDefault="00A7382C" w:rsidP="005854D9">
      <w:pPr>
        <w:jc w:val="center"/>
        <w:rPr>
          <w:b/>
          <w:bCs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44"/>
        <w:gridCol w:w="6095"/>
      </w:tblGrid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 xml:space="preserve">Наименование </w:t>
            </w:r>
          </w:p>
          <w:p w:rsidR="00A7382C" w:rsidRPr="00F319A8" w:rsidRDefault="00A7382C" w:rsidP="004E4130">
            <w:r w:rsidRPr="00F319A8">
              <w:t>муниципальной программы</w:t>
            </w:r>
          </w:p>
        </w:tc>
        <w:tc>
          <w:tcPr>
            <w:tcW w:w="6095" w:type="dxa"/>
          </w:tcPr>
          <w:p w:rsidR="00A7382C" w:rsidRPr="00F319A8" w:rsidRDefault="00A7382C" w:rsidP="00040C22">
            <w:r w:rsidRPr="00F319A8">
              <w:t xml:space="preserve">« </w:t>
            </w:r>
            <w:r w:rsidRPr="00F319A8">
              <w:rPr>
                <w:bCs/>
              </w:rPr>
              <w:t>Модернизация и реформирование систем жизнеобеспечения и объектов коммунальной инфраструктуры</w:t>
            </w:r>
            <w:r w:rsidRPr="00F319A8">
              <w:rPr>
                <w:b/>
                <w:bCs/>
              </w:rPr>
              <w:t xml:space="preserve"> </w:t>
            </w:r>
            <w:r w:rsidRPr="00F319A8">
              <w:t>в Мокшанском районе Пензенской области на 2014-20</w:t>
            </w:r>
            <w:r>
              <w:t>20</w:t>
            </w:r>
            <w:r w:rsidRPr="00F319A8">
              <w:t xml:space="preserve"> годы» ( далее - Программа)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 xml:space="preserve">Ответственный исполнитель </w:t>
            </w:r>
          </w:p>
          <w:p w:rsidR="00A7382C" w:rsidRPr="00F319A8" w:rsidRDefault="00A7382C" w:rsidP="004E4130">
            <w:r w:rsidRPr="00F319A8">
              <w:t>муниципальной 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r w:rsidRPr="00F319A8">
              <w:t>Администрация Мокшанского района Пензенской области ( далее – Мокшанский район)</w:t>
            </w:r>
          </w:p>
          <w:p w:rsidR="00A7382C" w:rsidRPr="00F319A8" w:rsidRDefault="00A7382C" w:rsidP="004E4130"/>
        </w:tc>
      </w:tr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>Соисполнители муниципальной 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r w:rsidRPr="00F319A8">
              <w:t>- Финансовое управление администрации Мокшанского района;</w:t>
            </w:r>
          </w:p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- Органы местного самоуправления поселений Мокшанского района  при наличии соответствующих муниципальных программ (по согласованию);</w:t>
            </w:r>
          </w:p>
          <w:p w:rsidR="00A7382C" w:rsidRPr="00F319A8" w:rsidRDefault="00A7382C" w:rsidP="004E4130">
            <w:r w:rsidRPr="00F319A8">
              <w:t>- Управление образованием администрации Мокшанского района.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>Подпрограммы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r w:rsidRPr="00F319A8">
              <w:t xml:space="preserve">- Модернизация систем жизнеобеспечения населения и  объектов коммунальной инфраструктуры в Мокшанском районе </w:t>
            </w:r>
            <w:r w:rsidRPr="00D95537">
              <w:t>Пензенской области</w:t>
            </w:r>
          </w:p>
          <w:p w:rsidR="00A7382C" w:rsidRPr="00F319A8" w:rsidRDefault="00A7382C" w:rsidP="004E4130">
            <w:r w:rsidRPr="00F319A8">
              <w:t xml:space="preserve">- Мероприятия межмуниципального характера по охране окружающей среды в Мокшанском районе  </w:t>
            </w:r>
            <w:r w:rsidRPr="00D95537">
              <w:t>Пензенской области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>Цели муниципальной 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r w:rsidRPr="00F319A8">
              <w:t>- повышение эффективности, устойчивости и надежности функционирования  систем жизнеобеспечения  населения на территории Мокшанского  района;</w:t>
            </w:r>
          </w:p>
          <w:p w:rsidR="00A7382C" w:rsidRPr="00F319A8" w:rsidRDefault="00A7382C" w:rsidP="004E4130">
            <w:r w:rsidRPr="00F319A8">
              <w:t>-  повышение уровня и качества жизни населения Мокшанского района;</w:t>
            </w:r>
          </w:p>
          <w:p w:rsidR="00A7382C" w:rsidRPr="00F319A8" w:rsidRDefault="00A7382C" w:rsidP="004E4130">
            <w:r w:rsidRPr="00F319A8">
              <w:t>-  развитие территориальной сети автомобильных дорог и транспортного комплекса Мокшанского района;</w:t>
            </w:r>
          </w:p>
          <w:p w:rsidR="00A7382C" w:rsidRPr="00F319A8" w:rsidRDefault="00A7382C" w:rsidP="004E4130">
            <w:r w:rsidRPr="00F319A8">
              <w:t>-  обеспечение конституционных прав граждан на благоприятную окружающую среду за счет стабилизации экологической обстановки в Мокшанском районе.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>Задачи муниципальной 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 xml:space="preserve">- модернизация и развитие коммунальной инфраструктуры, </w:t>
            </w:r>
          </w:p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- информационно-консультативная поддержка населения по вопросам деятельности в сфере жилищно-коммунального хозяйства и коммунальной  инфраструктуры;</w:t>
            </w:r>
          </w:p>
          <w:p w:rsidR="00A7382C" w:rsidRPr="00F319A8" w:rsidRDefault="00A7382C" w:rsidP="004E4130">
            <w:r w:rsidRPr="00F319A8">
              <w:t xml:space="preserve">- снижение уровня убыточных предприятий жилищно-коммунального хозяйства, совершенствование финансово-инвестиционного климата в сфере жилищно-коммунального хозяйства; </w:t>
            </w:r>
          </w:p>
          <w:p w:rsidR="00A7382C" w:rsidRPr="00F319A8" w:rsidRDefault="00A7382C" w:rsidP="004E4130">
            <w:r w:rsidRPr="00F319A8">
              <w:t>- содействие в обеспечении предприятий сферы  жилищно-коммунального хозяйства квалифицированными кадрами;</w:t>
            </w:r>
          </w:p>
          <w:p w:rsidR="00A7382C" w:rsidRPr="00F319A8" w:rsidRDefault="00A7382C" w:rsidP="004E4130">
            <w:r w:rsidRPr="00F319A8">
              <w:rPr>
                <w:lang w:eastAsia="en-US"/>
              </w:rPr>
              <w:t>- строительство и реконструкция систем жизнеобеспечения населения, в том числе,  обеспечивающих санитарное благополучие территории и граждан ;</w:t>
            </w:r>
          </w:p>
          <w:p w:rsidR="00A7382C" w:rsidRPr="00F319A8" w:rsidRDefault="00A7382C" w:rsidP="004E4130">
            <w:r w:rsidRPr="00F319A8">
              <w:t>- содержание,  реконструкция и модернизация автомобильных    дорог, обеспечивающих формирование  эффективных  транспортных  коридоров  и   автодорожную доступность населенных пунктов Мокшанского района;</w:t>
            </w:r>
          </w:p>
          <w:p w:rsidR="00A7382C" w:rsidRPr="00F319A8" w:rsidRDefault="00A7382C" w:rsidP="004E4130">
            <w:r w:rsidRPr="00F319A8">
              <w:t>- повышение эффективности и качества перевозок граждан  на межмуниципальных  маршрутах Мокшанского района общественным пассажирским транспортом;</w:t>
            </w:r>
          </w:p>
          <w:p w:rsidR="00A7382C" w:rsidRPr="00F319A8" w:rsidRDefault="00A7382C" w:rsidP="004E4130">
            <w:r w:rsidRPr="00F319A8">
              <w:t>-развитие территорий, социальной и инженерной инфраструктуры в Мокшанском районе;</w:t>
            </w:r>
          </w:p>
          <w:p w:rsidR="00A7382C" w:rsidRPr="00F319A8" w:rsidRDefault="00A7382C" w:rsidP="004E4130">
            <w:r w:rsidRPr="00F319A8">
              <w:t>- организация и осуществление в Мокшанском районе проектов и мероприятий в сфере охраны окружающей среды ;</w:t>
            </w:r>
          </w:p>
          <w:p w:rsidR="00A7382C" w:rsidRPr="00F319A8" w:rsidRDefault="00A7382C" w:rsidP="004E4130">
            <w:pPr>
              <w:rPr>
                <w:lang w:eastAsia="en-US"/>
              </w:rPr>
            </w:pPr>
            <w:r w:rsidRPr="00F319A8">
              <w:t>-</w:t>
            </w:r>
            <w:r w:rsidRPr="00F319A8">
              <w:rPr>
                <w:lang w:eastAsia="en-US"/>
              </w:rPr>
              <w:t xml:space="preserve"> уменьшение негативного воздействия отходов производства и потребления  на окружающую среду;</w:t>
            </w:r>
          </w:p>
          <w:p w:rsidR="00A7382C" w:rsidRPr="00F319A8" w:rsidRDefault="00A7382C" w:rsidP="004E4130">
            <w:r w:rsidRPr="00F319A8">
              <w:rPr>
                <w:lang w:eastAsia="en-US"/>
              </w:rPr>
              <w:t>-</w:t>
            </w:r>
            <w:r w:rsidRPr="00F319A8">
              <w:t xml:space="preserve"> повышение уровня экологической культуры, природоохранного образования населения Мокшанского  района.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>Целевые показатели муниципальной 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Программой предусмотрены целевые индикаторы и показатели:</w:t>
            </w:r>
          </w:p>
          <w:p w:rsidR="00A7382C" w:rsidRPr="00F319A8" w:rsidRDefault="00A7382C" w:rsidP="005854D9">
            <w:pPr>
              <w:pStyle w:val="NormalWeb"/>
              <w:numPr>
                <w:ilvl w:val="0"/>
                <w:numId w:val="4"/>
              </w:numPr>
              <w:tabs>
                <w:tab w:val="num" w:pos="308"/>
              </w:tabs>
              <w:spacing w:before="0" w:beforeAutospacing="0" w:after="0" w:afterAutospacing="0"/>
              <w:ind w:left="0" w:firstLine="308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Доля площади жилищного фонда, обеспеченного всеми видами благоустройства, в общей площади жилищного фонда Мокшанского района Пензенской области ,%</w:t>
            </w:r>
          </w:p>
          <w:p w:rsidR="00A7382C" w:rsidRPr="00F319A8" w:rsidRDefault="00A7382C" w:rsidP="005854D9">
            <w:pPr>
              <w:pStyle w:val="NormalWeb"/>
              <w:numPr>
                <w:ilvl w:val="0"/>
                <w:numId w:val="4"/>
              </w:numPr>
              <w:tabs>
                <w:tab w:val="num" w:pos="0"/>
              </w:tabs>
              <w:spacing w:before="0" w:beforeAutospacing="0" w:after="0" w:afterAutospacing="0"/>
              <w:ind w:left="-52"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 xml:space="preserve"> Уровень износа коммунальной инфраструктуры, %;</w:t>
            </w:r>
          </w:p>
          <w:p w:rsidR="00A7382C" w:rsidRPr="00F319A8" w:rsidRDefault="00A7382C" w:rsidP="005854D9">
            <w:pPr>
              <w:pStyle w:val="NormalWeb"/>
              <w:numPr>
                <w:ilvl w:val="0"/>
                <w:numId w:val="4"/>
              </w:numPr>
              <w:tabs>
                <w:tab w:val="num" w:pos="308"/>
              </w:tabs>
              <w:spacing w:before="0" w:beforeAutospacing="0" w:after="0" w:afterAutospacing="0"/>
              <w:ind w:left="0" w:firstLine="308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Процент прироста износа коммунальной инфраструктуры, %;</w:t>
            </w:r>
          </w:p>
          <w:p w:rsidR="00A7382C" w:rsidRPr="00F319A8" w:rsidRDefault="00A7382C" w:rsidP="005854D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0" w:firstLine="308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 xml:space="preserve">Доля убыточных организаций жилищно-коммунального хозяйства, ед.; </w:t>
            </w:r>
          </w:p>
          <w:p w:rsidR="00A7382C" w:rsidRPr="00F319A8" w:rsidRDefault="00A7382C" w:rsidP="005854D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0" w:firstLine="308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Число населенных пунктов, в которых оборудованы  контейнерные площадки , ед. ;</w:t>
            </w:r>
          </w:p>
          <w:p w:rsidR="00A7382C" w:rsidRPr="00F319A8" w:rsidRDefault="00A7382C" w:rsidP="005854D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0" w:firstLine="308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 xml:space="preserve"> Увеличение количества мероприятий по просвещению  в сфере охраны природы и природоохранных  акций, проводимых на территории Мокшанского района Пензенской области, ед.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 xml:space="preserve">Этапы и сроки реализации </w:t>
            </w:r>
          </w:p>
          <w:p w:rsidR="00A7382C" w:rsidRPr="00F319A8" w:rsidRDefault="00A7382C" w:rsidP="00A35A4C">
            <w:r w:rsidRPr="00F319A8">
              <w:t>муниципальной программы</w:t>
            </w:r>
          </w:p>
        </w:tc>
        <w:tc>
          <w:tcPr>
            <w:tcW w:w="6095" w:type="dxa"/>
          </w:tcPr>
          <w:p w:rsidR="00A7382C" w:rsidRPr="00F319A8" w:rsidRDefault="00A7382C" w:rsidP="00040C22">
            <w:r w:rsidRPr="00F319A8">
              <w:rPr>
                <w:shd w:val="clear" w:color="auto" w:fill="FFFFFF"/>
              </w:rPr>
              <w:t>Общий срок реализации настоящей программы рассчитан на период 2014-20</w:t>
            </w:r>
            <w:r>
              <w:rPr>
                <w:shd w:val="clear" w:color="auto" w:fill="FFFFFF"/>
              </w:rPr>
              <w:t>20</w:t>
            </w:r>
            <w:r w:rsidRPr="00F319A8">
              <w:rPr>
                <w:shd w:val="clear" w:color="auto" w:fill="FFFFFF"/>
              </w:rPr>
              <w:t> годы (в один этап).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>Объемы бюджетных ассигнований муниципальной 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финансирования 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58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</w:t>
            </w:r>
            <w:r w:rsidRPr="002858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769</w:t>
            </w:r>
            <w:r w:rsidRPr="002858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,1</w:t>
            </w: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 xml:space="preserve"> тыс. руб., в том   числе по годам:</w:t>
            </w:r>
          </w:p>
          <w:p w:rsidR="00A7382C" w:rsidRPr="00F319A8" w:rsidRDefault="00A7382C" w:rsidP="004E4130">
            <w:r w:rsidRPr="00F319A8">
              <w:rPr>
                <w:bCs/>
              </w:rPr>
              <w:t xml:space="preserve">       2014 – </w:t>
            </w:r>
            <w:r w:rsidRPr="00AF0F95">
              <w:rPr>
                <w:bCs/>
              </w:rPr>
              <w:t>73 099,8</w:t>
            </w:r>
            <w:r w:rsidRPr="00F319A8">
              <w:rPr>
                <w:bCs/>
              </w:rPr>
              <w:t xml:space="preserve">  тыс. руб.</w:t>
            </w:r>
            <w:r>
              <w:rPr>
                <w:bCs/>
              </w:rPr>
              <w:t>;</w:t>
            </w:r>
          </w:p>
          <w:p w:rsidR="00A7382C" w:rsidRPr="00F319A8" w:rsidRDefault="00A7382C" w:rsidP="004E4130">
            <w:r w:rsidRPr="00F319A8">
              <w:rPr>
                <w:bCs/>
              </w:rPr>
              <w:t xml:space="preserve">       2015 – </w:t>
            </w:r>
            <w:r w:rsidRPr="00AE2FF0">
              <w:rPr>
                <w:bCs/>
              </w:rPr>
              <w:t>6 917,3</w:t>
            </w:r>
            <w:r w:rsidRPr="00F319A8">
              <w:rPr>
                <w:bCs/>
              </w:rPr>
              <w:t xml:space="preserve">  тыс. руб.</w:t>
            </w:r>
            <w:r>
              <w:rPr>
                <w:bCs/>
              </w:rPr>
              <w:t>;</w:t>
            </w:r>
          </w:p>
          <w:p w:rsidR="00A7382C" w:rsidRPr="00F319A8" w:rsidRDefault="00A7382C" w:rsidP="00937820">
            <w:pPr>
              <w:numPr>
                <w:ilvl w:val="0"/>
                <w:numId w:val="10"/>
              </w:numPr>
            </w:pPr>
            <w:r w:rsidRPr="00F319A8">
              <w:rPr>
                <w:bCs/>
              </w:rPr>
              <w:t xml:space="preserve"> - </w:t>
            </w:r>
            <w:r w:rsidRPr="00285861">
              <w:rPr>
                <w:bCs/>
              </w:rPr>
              <w:t>6</w:t>
            </w:r>
            <w:r>
              <w:rPr>
                <w:bCs/>
              </w:rPr>
              <w:t> </w:t>
            </w:r>
            <w:r w:rsidRPr="00285861">
              <w:rPr>
                <w:bCs/>
              </w:rPr>
              <w:t>488</w:t>
            </w:r>
            <w:r>
              <w:rPr>
                <w:bCs/>
              </w:rPr>
              <w:t>,0</w:t>
            </w:r>
            <w:r w:rsidRPr="00F319A8">
              <w:rPr>
                <w:bCs/>
              </w:rPr>
              <w:t xml:space="preserve">  тыс. руб</w:t>
            </w:r>
            <w:r>
              <w:rPr>
                <w:bCs/>
              </w:rPr>
              <w:t>.;</w:t>
            </w:r>
          </w:p>
          <w:p w:rsidR="00A7382C" w:rsidRPr="00040C22" w:rsidRDefault="00A7382C" w:rsidP="00AF0F95">
            <w:pPr>
              <w:numPr>
                <w:ilvl w:val="0"/>
                <w:numId w:val="10"/>
              </w:numPr>
            </w:pPr>
            <w:r w:rsidRPr="00F319A8">
              <w:rPr>
                <w:bCs/>
              </w:rPr>
              <w:t xml:space="preserve">– </w:t>
            </w:r>
            <w:r w:rsidRPr="00AE2FF0">
              <w:rPr>
                <w:bCs/>
              </w:rPr>
              <w:t xml:space="preserve">3 132,0 </w:t>
            </w:r>
            <w:r w:rsidRPr="00F319A8">
              <w:rPr>
                <w:bCs/>
              </w:rPr>
              <w:t xml:space="preserve">  тыс. руб</w:t>
            </w:r>
            <w:r>
              <w:rPr>
                <w:bCs/>
              </w:rPr>
              <w:t>.;</w:t>
            </w:r>
          </w:p>
          <w:p w:rsidR="00A7382C" w:rsidRDefault="00A7382C" w:rsidP="00AF0F95">
            <w:pPr>
              <w:numPr>
                <w:ilvl w:val="0"/>
                <w:numId w:val="10"/>
              </w:numPr>
            </w:pPr>
            <w:r>
              <w:t xml:space="preserve"> - </w:t>
            </w:r>
            <w:r w:rsidRPr="00285861">
              <w:rPr>
                <w:color w:val="FF0000"/>
              </w:rPr>
              <w:t>6</w:t>
            </w:r>
            <w:r>
              <w:rPr>
                <w:color w:val="FF0000"/>
              </w:rPr>
              <w:t> 044,0</w:t>
            </w:r>
            <w:r>
              <w:t xml:space="preserve">  тыс. руб.;</w:t>
            </w:r>
          </w:p>
          <w:p w:rsidR="00A7382C" w:rsidRDefault="00A7382C" w:rsidP="00AF0F95">
            <w:pPr>
              <w:numPr>
                <w:ilvl w:val="0"/>
                <w:numId w:val="10"/>
              </w:numPr>
            </w:pPr>
            <w:r>
              <w:t xml:space="preserve"> - </w:t>
            </w:r>
            <w:r w:rsidRPr="00285861">
              <w:rPr>
                <w:color w:val="FF0000"/>
              </w:rPr>
              <w:t>6</w:t>
            </w:r>
            <w:r>
              <w:rPr>
                <w:color w:val="FF0000"/>
              </w:rPr>
              <w:t> 044,0</w:t>
            </w:r>
            <w:r>
              <w:t xml:space="preserve">  тыс. руб.;</w:t>
            </w:r>
          </w:p>
          <w:p w:rsidR="00A7382C" w:rsidRPr="00F319A8" w:rsidRDefault="00A7382C" w:rsidP="007604FC">
            <w:pPr>
              <w:numPr>
                <w:ilvl w:val="0"/>
                <w:numId w:val="10"/>
              </w:numPr>
            </w:pPr>
            <w:r>
              <w:t xml:space="preserve"> - </w:t>
            </w:r>
            <w:r w:rsidRPr="00285861">
              <w:rPr>
                <w:color w:val="FF0000"/>
              </w:rPr>
              <w:t>6</w:t>
            </w:r>
            <w:r>
              <w:rPr>
                <w:color w:val="FF0000"/>
              </w:rPr>
              <w:t> 044,0</w:t>
            </w:r>
            <w:r>
              <w:t xml:space="preserve">  тыс. руб.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D64766">
              <w:t>Ожидаемые результаты реализации муниципальной 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A421A9">
              <w:rPr>
                <w:rFonts w:ascii="Times New Roman" w:hAnsi="Times New Roman" w:cs="Times New Roman"/>
                <w:sz w:val="20"/>
              </w:rPr>
              <w:t>Сохранение существующих объектов жизнеобеспечения населения и развитие позитивной динамики в сфере жилищно-коммунального хозяйства, обеспечение снижения уровня износа объектов коммунальной инфраструктуры, минимизации рисков возникновения аварий</w:t>
            </w:r>
          </w:p>
        </w:tc>
      </w:tr>
    </w:tbl>
    <w:p w:rsidR="00A7382C" w:rsidRPr="00F319A8" w:rsidRDefault="00A7382C" w:rsidP="005854D9">
      <w:pPr>
        <w:pStyle w:val="Heading1"/>
        <w:rPr>
          <w:sz w:val="20"/>
          <w:szCs w:val="20"/>
        </w:rPr>
      </w:pPr>
    </w:p>
    <w:p w:rsidR="00A7382C" w:rsidRPr="00F319A8" w:rsidRDefault="00A7382C">
      <w:pPr>
        <w:widowControl/>
        <w:rPr>
          <w:b/>
        </w:rPr>
      </w:pPr>
      <w:r w:rsidRPr="00F319A8">
        <w:rPr>
          <w:b/>
        </w:rPr>
        <w:br w:type="page"/>
      </w:r>
    </w:p>
    <w:p w:rsidR="00A7382C" w:rsidRPr="00F319A8" w:rsidRDefault="00A7382C" w:rsidP="005854D9">
      <w:pPr>
        <w:jc w:val="center"/>
        <w:rPr>
          <w:b/>
        </w:rPr>
      </w:pPr>
      <w:r w:rsidRPr="00F319A8">
        <w:rPr>
          <w:b/>
        </w:rPr>
        <w:t>ПАСПОРТ</w:t>
      </w:r>
    </w:p>
    <w:p w:rsidR="00A7382C" w:rsidRPr="00F319A8" w:rsidRDefault="00A7382C" w:rsidP="005854D9">
      <w:pPr>
        <w:jc w:val="center"/>
        <w:rPr>
          <w:b/>
        </w:rPr>
      </w:pPr>
      <w:r w:rsidRPr="00F319A8">
        <w:rPr>
          <w:b/>
        </w:rPr>
        <w:t>подпрограммы муниципальной программы</w:t>
      </w:r>
    </w:p>
    <w:p w:rsidR="00A7382C" w:rsidRPr="00F319A8" w:rsidRDefault="00A7382C" w:rsidP="005854D9">
      <w:pPr>
        <w:jc w:val="center"/>
        <w:rPr>
          <w:b/>
        </w:rPr>
      </w:pPr>
      <w:r w:rsidRPr="00F319A8">
        <w:rPr>
          <w:b/>
        </w:rPr>
        <w:t xml:space="preserve"> Мокшанского района Пензенской  области</w:t>
      </w:r>
    </w:p>
    <w:p w:rsidR="00A7382C" w:rsidRPr="004E6BF1" w:rsidRDefault="00A7382C" w:rsidP="004E6BF1">
      <w:pPr>
        <w:jc w:val="center"/>
        <w:rPr>
          <w:b/>
          <w:bCs/>
        </w:rPr>
      </w:pPr>
      <w:r w:rsidRPr="00D95537">
        <w:rPr>
          <w:b/>
        </w:rPr>
        <w:t>«</w:t>
      </w:r>
      <w:r w:rsidRPr="00D95537">
        <w:rPr>
          <w:b/>
          <w:bCs/>
        </w:rPr>
        <w:t xml:space="preserve">Модернизация и реформирование систем жизнеобеспечения и объектов коммунальной инфраструктуры в </w:t>
      </w:r>
      <w:r w:rsidRPr="00D95537">
        <w:rPr>
          <w:b/>
        </w:rPr>
        <w:t>Мокшанском районе Пензенской</w:t>
      </w:r>
      <w:r w:rsidRPr="00D95537">
        <w:rPr>
          <w:b/>
          <w:bCs/>
        </w:rPr>
        <w:t xml:space="preserve"> </w:t>
      </w:r>
      <w:r w:rsidRPr="00D95537">
        <w:rPr>
          <w:b/>
        </w:rPr>
        <w:t>области на 2014-20</w:t>
      </w:r>
      <w:r>
        <w:rPr>
          <w:b/>
        </w:rPr>
        <w:t>20</w:t>
      </w:r>
      <w:r w:rsidRPr="00D95537">
        <w:rPr>
          <w:b/>
        </w:rPr>
        <w:t xml:space="preserve"> годы»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44"/>
        <w:gridCol w:w="6521"/>
      </w:tblGrid>
      <w:tr w:rsidR="00A7382C" w:rsidRPr="00F319A8" w:rsidTr="008B709B">
        <w:tc>
          <w:tcPr>
            <w:tcW w:w="3544" w:type="dxa"/>
          </w:tcPr>
          <w:p w:rsidR="00A7382C" w:rsidRPr="00F319A8" w:rsidRDefault="00A7382C" w:rsidP="004E4130">
            <w:r w:rsidRPr="00F319A8">
              <w:t xml:space="preserve">Наименование </w:t>
            </w:r>
          </w:p>
          <w:p w:rsidR="00A7382C" w:rsidRPr="00F319A8" w:rsidRDefault="00A7382C" w:rsidP="004E4130">
            <w:r w:rsidRPr="00F319A8">
              <w:t>подпрограммы</w:t>
            </w:r>
          </w:p>
        </w:tc>
        <w:tc>
          <w:tcPr>
            <w:tcW w:w="6521" w:type="dxa"/>
          </w:tcPr>
          <w:p w:rsidR="00A7382C" w:rsidRPr="00F319A8" w:rsidRDefault="00A7382C" w:rsidP="004E4130">
            <w:r w:rsidRPr="00F319A8">
              <w:t xml:space="preserve"> «Модернизация систем жизнеобеспечения населения и  объектов коммунальной инфраструктуры в Мокшанском районе Пензенской области» ( далее - подпрограмма)</w:t>
            </w:r>
          </w:p>
        </w:tc>
      </w:tr>
      <w:tr w:rsidR="00A7382C" w:rsidRPr="00F319A8" w:rsidTr="008B709B">
        <w:tc>
          <w:tcPr>
            <w:tcW w:w="3544" w:type="dxa"/>
          </w:tcPr>
          <w:p w:rsidR="00A7382C" w:rsidRPr="00F319A8" w:rsidRDefault="00A7382C" w:rsidP="004E4130">
            <w:r w:rsidRPr="00F319A8">
              <w:t xml:space="preserve">Ответственный исполнитель </w:t>
            </w:r>
          </w:p>
          <w:p w:rsidR="00A7382C" w:rsidRPr="00F319A8" w:rsidRDefault="00A7382C" w:rsidP="004E4130">
            <w:r w:rsidRPr="00F319A8">
              <w:t>подпрограммы</w:t>
            </w:r>
          </w:p>
        </w:tc>
        <w:tc>
          <w:tcPr>
            <w:tcW w:w="6521" w:type="dxa"/>
          </w:tcPr>
          <w:p w:rsidR="00A7382C" w:rsidRPr="00F319A8" w:rsidRDefault="00A7382C" w:rsidP="004E4130">
            <w:r w:rsidRPr="00F319A8">
              <w:t>Администрация Мокшанского района Пензенской области.</w:t>
            </w:r>
          </w:p>
        </w:tc>
      </w:tr>
      <w:tr w:rsidR="00A7382C" w:rsidRPr="00F319A8" w:rsidTr="008B709B">
        <w:tc>
          <w:tcPr>
            <w:tcW w:w="3544" w:type="dxa"/>
          </w:tcPr>
          <w:p w:rsidR="00A7382C" w:rsidRPr="00F319A8" w:rsidRDefault="00A7382C" w:rsidP="00166E4A">
            <w:r w:rsidRPr="00F319A8">
              <w:t>Соисполнители подпрограммы</w:t>
            </w:r>
          </w:p>
        </w:tc>
        <w:tc>
          <w:tcPr>
            <w:tcW w:w="6521" w:type="dxa"/>
          </w:tcPr>
          <w:p w:rsidR="00A7382C" w:rsidRPr="00F319A8" w:rsidRDefault="00A7382C" w:rsidP="004E4130">
            <w:r w:rsidRPr="00F319A8">
              <w:t>- Финансовое управление администрации Мокшанского района;</w:t>
            </w:r>
          </w:p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- Органы местного самоуправления муниципальных образований Мокшанского района  при наличии соответствующих муниципальных программ (по согласованию);</w:t>
            </w:r>
          </w:p>
          <w:p w:rsidR="00A7382C" w:rsidRPr="00F319A8" w:rsidRDefault="00A7382C" w:rsidP="00A35A4C">
            <w:r w:rsidRPr="00F319A8">
              <w:t>- Управление образованием администрации Мокшанского района.</w:t>
            </w:r>
          </w:p>
        </w:tc>
      </w:tr>
      <w:tr w:rsidR="00A7382C" w:rsidRPr="00F319A8" w:rsidTr="008B709B">
        <w:tc>
          <w:tcPr>
            <w:tcW w:w="3544" w:type="dxa"/>
          </w:tcPr>
          <w:p w:rsidR="00A7382C" w:rsidRPr="00F319A8" w:rsidRDefault="00A7382C" w:rsidP="00166E4A">
            <w:r w:rsidRPr="00F319A8">
              <w:t>Цели подпрограммы</w:t>
            </w:r>
          </w:p>
        </w:tc>
        <w:tc>
          <w:tcPr>
            <w:tcW w:w="6521" w:type="dxa"/>
          </w:tcPr>
          <w:p w:rsidR="00A7382C" w:rsidRPr="00F319A8" w:rsidRDefault="00A7382C" w:rsidP="004E4130">
            <w:r w:rsidRPr="00F319A8">
              <w:t>- повышение эффективности, устойчивости и надежности функционирования  систем жизнеобеспечения  населения на территории Мокшанского  района;</w:t>
            </w:r>
          </w:p>
          <w:p w:rsidR="00A7382C" w:rsidRPr="00F319A8" w:rsidRDefault="00A7382C" w:rsidP="004E4130">
            <w:r w:rsidRPr="00F319A8">
              <w:t>-  повышение уровня и качества жизни населения Мокшанского района;</w:t>
            </w:r>
          </w:p>
          <w:p w:rsidR="00A7382C" w:rsidRPr="00F319A8" w:rsidRDefault="00A7382C" w:rsidP="004E4130">
            <w:r w:rsidRPr="00F319A8">
              <w:t>-  развитие территориальной сети автомобильных дорог и транспортного комплекса Мокшанского района.</w:t>
            </w:r>
          </w:p>
        </w:tc>
      </w:tr>
      <w:tr w:rsidR="00A7382C" w:rsidRPr="00F319A8" w:rsidTr="008B709B">
        <w:tc>
          <w:tcPr>
            <w:tcW w:w="3544" w:type="dxa"/>
          </w:tcPr>
          <w:p w:rsidR="00A7382C" w:rsidRPr="00F319A8" w:rsidRDefault="00A7382C" w:rsidP="00166E4A">
            <w:r w:rsidRPr="00F319A8">
              <w:t>Задачи подпрограммы</w:t>
            </w:r>
          </w:p>
        </w:tc>
        <w:tc>
          <w:tcPr>
            <w:tcW w:w="6521" w:type="dxa"/>
          </w:tcPr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 xml:space="preserve">- модернизация и развитие коммунальной инфраструктуры; </w:t>
            </w:r>
          </w:p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- информационно-консультативная поддержка населения по вопросам деятельности в сфере жилищно-коммунального хозяйства и коммунальной  инфраструктуры;</w:t>
            </w:r>
          </w:p>
          <w:p w:rsidR="00A7382C" w:rsidRPr="00F319A8" w:rsidRDefault="00A7382C" w:rsidP="004E4130">
            <w:r w:rsidRPr="00F319A8">
              <w:t>- снижение уровня убыточных предприятий жилищно-коммунального хозяйства, совершенствование финансово-инвестиционного климата в сфере жилищно-коммунального хозяйства; содействие в  обеспечении предприятий сферы жилищно-коммунального хозяйства квалифицированными кадрами;</w:t>
            </w:r>
          </w:p>
          <w:p w:rsidR="00A7382C" w:rsidRPr="00F319A8" w:rsidRDefault="00A7382C" w:rsidP="004E4130">
            <w:r w:rsidRPr="00F319A8">
              <w:rPr>
                <w:lang w:eastAsia="en-US"/>
              </w:rPr>
              <w:t>- строительство и реконструкция систем жизнеобеспечения населения, в том числе, обеспечивающих санитарное благополучие территории и граждан;</w:t>
            </w:r>
          </w:p>
          <w:p w:rsidR="00A7382C" w:rsidRPr="00F319A8" w:rsidRDefault="00A7382C" w:rsidP="004E4130">
            <w:r w:rsidRPr="00F319A8">
              <w:t>- содержание, реконструкция и модернизация автомобильных дорог, обеспечивающих формирование  эффективных  транспортных коридоров и автодорожную доступность населенных пунктов Мокшанского района;</w:t>
            </w:r>
          </w:p>
          <w:p w:rsidR="00A7382C" w:rsidRPr="00F319A8" w:rsidRDefault="00A7382C" w:rsidP="004E4130">
            <w:r w:rsidRPr="00F319A8">
              <w:t>- повышение эффективности и качества перевозок граждан на межмуниципальных маршрутах Мокшанского района общественным пассажирским транспортом;</w:t>
            </w:r>
          </w:p>
          <w:p w:rsidR="00A7382C" w:rsidRPr="00F319A8" w:rsidRDefault="00A7382C" w:rsidP="004E4130">
            <w:r w:rsidRPr="00F319A8">
              <w:t>- развитие территорий, социальной и инженерной инфраструктуры в Мокшанском районе.</w:t>
            </w:r>
          </w:p>
        </w:tc>
      </w:tr>
      <w:tr w:rsidR="00A7382C" w:rsidRPr="00F319A8" w:rsidTr="008B709B">
        <w:tc>
          <w:tcPr>
            <w:tcW w:w="3544" w:type="dxa"/>
          </w:tcPr>
          <w:p w:rsidR="00A7382C" w:rsidRPr="00F319A8" w:rsidRDefault="00A7382C" w:rsidP="00166E4A">
            <w:r w:rsidRPr="00F319A8">
              <w:t>Целевые показатели подпрограммы</w:t>
            </w:r>
          </w:p>
        </w:tc>
        <w:tc>
          <w:tcPr>
            <w:tcW w:w="6521" w:type="dxa"/>
          </w:tcPr>
          <w:p w:rsidR="00A7382C" w:rsidRPr="00F319A8" w:rsidRDefault="00A7382C" w:rsidP="004E41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Подпрограммой предусмотрены целевые индикаторы и показатели:</w:t>
            </w:r>
          </w:p>
          <w:p w:rsidR="00A7382C" w:rsidRPr="00F319A8" w:rsidRDefault="00A7382C" w:rsidP="004E41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- Доля площади жилищного фонда, обеспеченного всеми видами благоустройства, в общей площади жилищного фонда Мокшанского района Пензенской области, %;</w:t>
            </w:r>
          </w:p>
          <w:p w:rsidR="00A7382C" w:rsidRPr="00F319A8" w:rsidRDefault="00A7382C" w:rsidP="004E4130">
            <w:pPr>
              <w:pStyle w:val="NormalWeb"/>
              <w:spacing w:before="0" w:beforeAutospacing="0" w:after="0" w:afterAutospacing="0"/>
              <w:ind w:left="-52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- Уровень износа коммунальной инфраструктуры, %;</w:t>
            </w:r>
          </w:p>
          <w:p w:rsidR="00A7382C" w:rsidRPr="00F319A8" w:rsidRDefault="00A7382C" w:rsidP="004E41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-Процент прироста износа коммунальной инфраструктуры,   %;</w:t>
            </w:r>
          </w:p>
          <w:p w:rsidR="00A7382C" w:rsidRPr="00F319A8" w:rsidRDefault="00A7382C" w:rsidP="004E41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- Доля убыточных организаций жилищно-коммунального хозяйства, ед.</w:t>
            </w:r>
          </w:p>
        </w:tc>
      </w:tr>
      <w:tr w:rsidR="00A7382C" w:rsidRPr="00F319A8" w:rsidTr="008B709B">
        <w:tc>
          <w:tcPr>
            <w:tcW w:w="3544" w:type="dxa"/>
          </w:tcPr>
          <w:p w:rsidR="00A7382C" w:rsidRPr="00F319A8" w:rsidRDefault="00A7382C" w:rsidP="004E4130">
            <w:r w:rsidRPr="00F319A8">
              <w:t xml:space="preserve">Этапы и сроки реализации </w:t>
            </w:r>
          </w:p>
          <w:p w:rsidR="00A7382C" w:rsidRPr="00F319A8" w:rsidRDefault="00A7382C" w:rsidP="004E4130">
            <w:r w:rsidRPr="00F319A8">
              <w:t>подпрограммы</w:t>
            </w:r>
          </w:p>
        </w:tc>
        <w:tc>
          <w:tcPr>
            <w:tcW w:w="6521" w:type="dxa"/>
          </w:tcPr>
          <w:p w:rsidR="00A7382C" w:rsidRPr="00F319A8" w:rsidRDefault="00A7382C" w:rsidP="00040C22">
            <w:r w:rsidRPr="00F319A8">
              <w:rPr>
                <w:shd w:val="clear" w:color="auto" w:fill="FFFFFF"/>
              </w:rPr>
              <w:t>Общий срок реализации настоящей подпрограммы рассчитан на период  2014-20</w:t>
            </w:r>
            <w:r>
              <w:rPr>
                <w:shd w:val="clear" w:color="auto" w:fill="FFFFFF"/>
              </w:rPr>
              <w:t>20</w:t>
            </w:r>
            <w:r w:rsidRPr="00F319A8">
              <w:rPr>
                <w:shd w:val="clear" w:color="auto" w:fill="FFFFFF"/>
              </w:rPr>
              <w:t> годы (в один этап).</w:t>
            </w:r>
          </w:p>
        </w:tc>
      </w:tr>
      <w:tr w:rsidR="00A7382C" w:rsidRPr="00F319A8" w:rsidTr="008B709B">
        <w:tc>
          <w:tcPr>
            <w:tcW w:w="3544" w:type="dxa"/>
          </w:tcPr>
          <w:p w:rsidR="00A7382C" w:rsidRPr="00F319A8" w:rsidRDefault="00A7382C" w:rsidP="00166E4A">
            <w:r w:rsidRPr="00F319A8">
              <w:t>Объемы бюджетных ассигнований подпрограммы</w:t>
            </w:r>
          </w:p>
        </w:tc>
        <w:tc>
          <w:tcPr>
            <w:tcW w:w="6521" w:type="dxa"/>
          </w:tcPr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 подпрограммы составляет  </w:t>
            </w:r>
            <w:r w:rsidRPr="0033214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7269</w:t>
            </w:r>
            <w:r w:rsidRPr="0033214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,1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тысяч рублей, в том числе по годам:</w:t>
            </w:r>
          </w:p>
          <w:p w:rsidR="00A7382C" w:rsidRPr="00F319A8" w:rsidRDefault="00A7382C" w:rsidP="004E4130">
            <w:r w:rsidRPr="00F319A8">
              <w:rPr>
                <w:bCs/>
              </w:rPr>
              <w:t xml:space="preserve">2014 год  -  </w:t>
            </w:r>
            <w:r w:rsidRPr="00AF0F95">
              <w:rPr>
                <w:bCs/>
              </w:rPr>
              <w:t>72 599,8</w:t>
            </w:r>
            <w:r w:rsidRPr="00F319A8">
              <w:rPr>
                <w:bCs/>
              </w:rPr>
              <w:t xml:space="preserve">  тысяч рублей,</w:t>
            </w:r>
          </w:p>
          <w:p w:rsidR="00A7382C" w:rsidRPr="00F319A8" w:rsidRDefault="00A7382C" w:rsidP="004E41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F319A8">
              <w:rPr>
                <w:rFonts w:ascii="Times New Roman" w:hAnsi="Times New Roman" w:cs="Times New Roman"/>
                <w:bCs/>
              </w:rPr>
              <w:t xml:space="preserve">2015 год  -    </w:t>
            </w:r>
            <w:r w:rsidRPr="00AE2FF0">
              <w:rPr>
                <w:rFonts w:ascii="Times New Roman" w:hAnsi="Times New Roman" w:cs="Times New Roman"/>
                <w:bCs/>
              </w:rPr>
              <w:t>6 917,3</w:t>
            </w:r>
            <w:r w:rsidRPr="00F319A8">
              <w:rPr>
                <w:rFonts w:ascii="Times New Roman" w:hAnsi="Times New Roman" w:cs="Times New Roman"/>
                <w:bCs/>
              </w:rPr>
              <w:t xml:space="preserve"> тысяч рублей,</w:t>
            </w:r>
          </w:p>
          <w:p w:rsidR="00A7382C" w:rsidRPr="00F319A8" w:rsidRDefault="00A7382C" w:rsidP="004E4130">
            <w:pPr>
              <w:rPr>
                <w:bCs/>
              </w:rPr>
            </w:pPr>
            <w:r w:rsidRPr="00F319A8">
              <w:rPr>
                <w:bCs/>
              </w:rPr>
              <w:t xml:space="preserve">2016 год  -    </w:t>
            </w:r>
            <w:r w:rsidRPr="00332148">
              <w:rPr>
                <w:bCs/>
              </w:rPr>
              <w:t>6 488,0</w:t>
            </w:r>
            <w:r w:rsidRPr="00F319A8">
              <w:rPr>
                <w:bCs/>
              </w:rPr>
              <w:t xml:space="preserve"> тысяч рублей,</w:t>
            </w:r>
          </w:p>
          <w:p w:rsidR="00A7382C" w:rsidRDefault="00A7382C" w:rsidP="00AF0F95">
            <w:pPr>
              <w:rPr>
                <w:bCs/>
              </w:rPr>
            </w:pPr>
            <w:r w:rsidRPr="00F319A8">
              <w:rPr>
                <w:bCs/>
              </w:rPr>
              <w:t xml:space="preserve">2017 год  -    </w:t>
            </w:r>
            <w:r w:rsidRPr="00AE2FF0">
              <w:rPr>
                <w:bCs/>
              </w:rPr>
              <w:t>3 132,0</w:t>
            </w:r>
            <w:r w:rsidRPr="00857F7B">
              <w:rPr>
                <w:bCs/>
                <w:color w:val="FF0000"/>
              </w:rPr>
              <w:t xml:space="preserve"> </w:t>
            </w:r>
            <w:r w:rsidRPr="00F319A8">
              <w:rPr>
                <w:bCs/>
              </w:rPr>
              <w:t>тысяч рублей</w:t>
            </w:r>
            <w:r>
              <w:rPr>
                <w:bCs/>
              </w:rPr>
              <w:t>,</w:t>
            </w:r>
          </w:p>
          <w:p w:rsidR="00A7382C" w:rsidRDefault="00A7382C" w:rsidP="00AF0F95">
            <w:pPr>
              <w:rPr>
                <w:bCs/>
              </w:rPr>
            </w:pPr>
            <w:r>
              <w:rPr>
                <w:bCs/>
              </w:rPr>
              <w:t xml:space="preserve">2018 год </w:t>
            </w:r>
            <w:r w:rsidRPr="00F319A8">
              <w:rPr>
                <w:bCs/>
              </w:rPr>
              <w:t xml:space="preserve"> -    </w:t>
            </w:r>
            <w:r w:rsidRPr="00332148">
              <w:rPr>
                <w:bCs/>
                <w:color w:val="FF0000"/>
              </w:rPr>
              <w:t>6 </w:t>
            </w:r>
            <w:r>
              <w:rPr>
                <w:bCs/>
                <w:color w:val="FF0000"/>
              </w:rPr>
              <w:t>044</w:t>
            </w:r>
            <w:r w:rsidRPr="00332148">
              <w:rPr>
                <w:bCs/>
                <w:color w:val="FF0000"/>
              </w:rPr>
              <w:t>,0</w:t>
            </w:r>
            <w:r w:rsidRPr="00F319A8">
              <w:rPr>
                <w:bCs/>
              </w:rPr>
              <w:t xml:space="preserve"> тысяч рублей,</w:t>
            </w:r>
          </w:p>
          <w:p w:rsidR="00A7382C" w:rsidRDefault="00A7382C" w:rsidP="00AF0F95">
            <w:pPr>
              <w:rPr>
                <w:bCs/>
              </w:rPr>
            </w:pPr>
            <w:r>
              <w:rPr>
                <w:bCs/>
              </w:rPr>
              <w:t>2019 год</w:t>
            </w:r>
            <w:r w:rsidRPr="00F319A8">
              <w:rPr>
                <w:bCs/>
              </w:rPr>
              <w:t xml:space="preserve">  -    </w:t>
            </w:r>
            <w:r w:rsidRPr="00332148">
              <w:rPr>
                <w:bCs/>
                <w:color w:val="FF0000"/>
              </w:rPr>
              <w:t>6 </w:t>
            </w:r>
            <w:r>
              <w:rPr>
                <w:bCs/>
                <w:color w:val="FF0000"/>
              </w:rPr>
              <w:t>044</w:t>
            </w:r>
            <w:r w:rsidRPr="00332148">
              <w:rPr>
                <w:bCs/>
                <w:color w:val="FF0000"/>
              </w:rPr>
              <w:t>,0</w:t>
            </w:r>
            <w:r w:rsidRPr="00F319A8">
              <w:rPr>
                <w:bCs/>
              </w:rPr>
              <w:t xml:space="preserve"> тысяч рублей,</w:t>
            </w:r>
          </w:p>
          <w:p w:rsidR="00A7382C" w:rsidRPr="00F319A8" w:rsidRDefault="00A7382C" w:rsidP="0020522E">
            <w:pPr>
              <w:rPr>
                <w:bCs/>
              </w:rPr>
            </w:pPr>
            <w:r>
              <w:rPr>
                <w:bCs/>
              </w:rPr>
              <w:t>2020 год</w:t>
            </w:r>
            <w:r w:rsidRPr="00F319A8">
              <w:rPr>
                <w:bCs/>
              </w:rPr>
              <w:t xml:space="preserve">  -    </w:t>
            </w:r>
            <w:r w:rsidRPr="00332148">
              <w:rPr>
                <w:bCs/>
                <w:color w:val="FF0000"/>
              </w:rPr>
              <w:t>6 </w:t>
            </w:r>
            <w:r>
              <w:rPr>
                <w:bCs/>
                <w:color w:val="FF0000"/>
              </w:rPr>
              <w:t>044</w:t>
            </w:r>
            <w:r w:rsidRPr="00332148">
              <w:rPr>
                <w:bCs/>
                <w:color w:val="FF0000"/>
              </w:rPr>
              <w:t>,0</w:t>
            </w:r>
            <w:r w:rsidRPr="00F319A8">
              <w:rPr>
                <w:bCs/>
              </w:rPr>
              <w:t xml:space="preserve"> тысяч рублей</w:t>
            </w:r>
            <w:r>
              <w:rPr>
                <w:bCs/>
              </w:rPr>
              <w:t>.</w:t>
            </w:r>
          </w:p>
        </w:tc>
      </w:tr>
      <w:tr w:rsidR="00A7382C" w:rsidRPr="00F319A8" w:rsidTr="008B709B">
        <w:tc>
          <w:tcPr>
            <w:tcW w:w="3544" w:type="dxa"/>
          </w:tcPr>
          <w:p w:rsidR="00A7382C" w:rsidRPr="00F319A8" w:rsidRDefault="00A7382C" w:rsidP="004E4130">
            <w:r w:rsidRPr="00D64766">
              <w:t>Ожидаемые результаты реализации подпрограммы</w:t>
            </w:r>
          </w:p>
        </w:tc>
        <w:tc>
          <w:tcPr>
            <w:tcW w:w="6521" w:type="dxa"/>
          </w:tcPr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A421A9">
              <w:rPr>
                <w:rFonts w:ascii="Times New Roman" w:hAnsi="Times New Roman" w:cs="Times New Roman"/>
                <w:sz w:val="20"/>
              </w:rPr>
              <w:t>Сохранение существующих объектов жизнеобеспечения населения и развитие позитивной динамики в сфере жилищно-коммунального хозяйства, обеспечение снижения уровня износа объектов коммунальной инфраструктуры, минимизации рисков возникновения аварий</w:t>
            </w:r>
          </w:p>
        </w:tc>
      </w:tr>
    </w:tbl>
    <w:p w:rsidR="00A7382C" w:rsidRPr="00F319A8" w:rsidRDefault="00A7382C" w:rsidP="00970F1E">
      <w:pPr>
        <w:widowControl/>
        <w:jc w:val="center"/>
        <w:rPr>
          <w:b/>
        </w:rPr>
      </w:pPr>
      <w:r w:rsidRPr="00F319A8">
        <w:rPr>
          <w:b/>
          <w:bCs/>
          <w:i/>
          <w:iCs/>
          <w:lang w:eastAsia="en-US"/>
        </w:rPr>
        <w:br w:type="page"/>
      </w:r>
      <w:r w:rsidRPr="00F319A8">
        <w:rPr>
          <w:b/>
        </w:rPr>
        <w:t>ПАСПОРТ</w:t>
      </w:r>
    </w:p>
    <w:p w:rsidR="00A7382C" w:rsidRPr="00F319A8" w:rsidRDefault="00A7382C" w:rsidP="005854D9">
      <w:pPr>
        <w:jc w:val="center"/>
        <w:rPr>
          <w:b/>
        </w:rPr>
      </w:pPr>
      <w:r w:rsidRPr="00F319A8">
        <w:rPr>
          <w:b/>
        </w:rPr>
        <w:t>подпрограммы муниципальной программы</w:t>
      </w:r>
    </w:p>
    <w:p w:rsidR="00A7382C" w:rsidRPr="00F319A8" w:rsidRDefault="00A7382C" w:rsidP="005854D9">
      <w:pPr>
        <w:jc w:val="center"/>
        <w:rPr>
          <w:b/>
        </w:rPr>
      </w:pPr>
      <w:r w:rsidRPr="00F319A8">
        <w:rPr>
          <w:b/>
        </w:rPr>
        <w:t xml:space="preserve"> Мокшанского района Пензенской  области</w:t>
      </w:r>
    </w:p>
    <w:p w:rsidR="00A7382C" w:rsidRPr="004E6BF1" w:rsidRDefault="00A7382C" w:rsidP="00455DBD">
      <w:pPr>
        <w:jc w:val="center"/>
        <w:rPr>
          <w:b/>
          <w:bCs/>
        </w:rPr>
      </w:pPr>
      <w:r w:rsidRPr="00D95537">
        <w:rPr>
          <w:b/>
        </w:rPr>
        <w:t>«</w:t>
      </w:r>
      <w:r w:rsidRPr="00D95537">
        <w:rPr>
          <w:b/>
          <w:bCs/>
        </w:rPr>
        <w:t xml:space="preserve">Модернизация и реформирование систем жизнеобеспечения и объектов коммунальной инфраструктуры в </w:t>
      </w:r>
      <w:r w:rsidRPr="00D95537">
        <w:rPr>
          <w:b/>
        </w:rPr>
        <w:t>Мокшанском районе Пензенской</w:t>
      </w:r>
      <w:r w:rsidRPr="00D95537">
        <w:rPr>
          <w:b/>
          <w:bCs/>
        </w:rPr>
        <w:t xml:space="preserve"> </w:t>
      </w:r>
      <w:r w:rsidRPr="00D95537">
        <w:rPr>
          <w:b/>
        </w:rPr>
        <w:t>области на 2014-20</w:t>
      </w:r>
      <w:r>
        <w:rPr>
          <w:b/>
        </w:rPr>
        <w:t>20</w:t>
      </w:r>
      <w:r w:rsidRPr="00D95537">
        <w:rPr>
          <w:b/>
        </w:rPr>
        <w:t xml:space="preserve"> годы»</w:t>
      </w:r>
    </w:p>
    <w:p w:rsidR="00A7382C" w:rsidRPr="00F319A8" w:rsidRDefault="00A7382C" w:rsidP="005854D9">
      <w:pPr>
        <w:rPr>
          <w:b/>
          <w:bCs/>
          <w:i/>
          <w:iCs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44"/>
        <w:gridCol w:w="6095"/>
      </w:tblGrid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 xml:space="preserve">Наименование </w:t>
            </w:r>
          </w:p>
          <w:p w:rsidR="00A7382C" w:rsidRPr="00F319A8" w:rsidRDefault="00A7382C" w:rsidP="004E4130">
            <w:r w:rsidRPr="00F319A8">
              <w:t>подпрограммы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r w:rsidRPr="00F319A8">
              <w:t xml:space="preserve"> «Мероприятия межмуниципального характера по охране окружающей среды в Мокшанском районе  Пензе</w:t>
            </w:r>
            <w:r>
              <w:t>нской области»                (</w:t>
            </w:r>
            <w:r w:rsidRPr="00F319A8">
              <w:t xml:space="preserve">далее - подпрограмма) 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 xml:space="preserve">Ответственный исполнитель </w:t>
            </w:r>
          </w:p>
          <w:p w:rsidR="00A7382C" w:rsidRPr="00F319A8" w:rsidRDefault="00A7382C" w:rsidP="004E4130">
            <w:r w:rsidRPr="00F319A8">
              <w:t>подпрограммы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r w:rsidRPr="00F319A8">
              <w:t>Администрация Мокшанского района Пензенской области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166E4A">
            <w:r w:rsidRPr="00F319A8">
              <w:t>Соисполнители подпрограммы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r w:rsidRPr="00F319A8">
              <w:t>- Финансовое управление администрации Мокшанского района;</w:t>
            </w:r>
          </w:p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- Органы местного самоуправления муниципальных образований Мокшанского района  при наличии соответствующих муниципальных программ (по согласованию).</w:t>
            </w:r>
          </w:p>
        </w:tc>
      </w:tr>
      <w:tr w:rsidR="00A7382C" w:rsidRPr="00F319A8" w:rsidTr="00F553E5">
        <w:trPr>
          <w:trHeight w:val="769"/>
        </w:trPr>
        <w:tc>
          <w:tcPr>
            <w:tcW w:w="3544" w:type="dxa"/>
          </w:tcPr>
          <w:p w:rsidR="00A7382C" w:rsidRPr="00F319A8" w:rsidRDefault="00A7382C" w:rsidP="00166E4A">
            <w:r w:rsidRPr="00F319A8">
              <w:t>Цели подпрограммы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r w:rsidRPr="00F319A8">
              <w:t xml:space="preserve">-  обеспечение конституционных прав граждан на благоприятную окружающую среду за счет стабилизации экологической обстановки в Мокшанском районе 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166E4A">
            <w:r w:rsidRPr="00F319A8">
              <w:t>Задачи подпрограммы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r w:rsidRPr="00F319A8">
              <w:t xml:space="preserve">- организация и осуществление в Мокшанском районе проектов и мероприятий в сфере охраны окружающей среды </w:t>
            </w:r>
          </w:p>
          <w:p w:rsidR="00A7382C" w:rsidRPr="00F319A8" w:rsidRDefault="00A7382C" w:rsidP="004E4130">
            <w:pPr>
              <w:rPr>
                <w:lang w:eastAsia="en-US"/>
              </w:rPr>
            </w:pPr>
            <w:r w:rsidRPr="00F319A8">
              <w:t>-</w:t>
            </w:r>
            <w:r w:rsidRPr="00F319A8">
              <w:rPr>
                <w:lang w:eastAsia="en-US"/>
              </w:rPr>
              <w:t xml:space="preserve"> уменьшение негативного воздействия отходов производства и потребления  на окружающую среду;</w:t>
            </w:r>
          </w:p>
          <w:p w:rsidR="00A7382C" w:rsidRPr="00F319A8" w:rsidRDefault="00A7382C" w:rsidP="004E4130">
            <w:r w:rsidRPr="00F319A8">
              <w:rPr>
                <w:lang w:eastAsia="en-US"/>
              </w:rPr>
              <w:t>-</w:t>
            </w:r>
            <w:r w:rsidRPr="00F319A8">
              <w:t xml:space="preserve"> повышение уровня экологической культуры, природоохранного образования населения Мокшанского  района.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166E4A">
            <w:r w:rsidRPr="00F319A8">
              <w:t>Целевые показатели подпрограммы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Подпрограммой предусмотрены целевые индикаторы и показатели:</w:t>
            </w:r>
          </w:p>
          <w:p w:rsidR="00A7382C" w:rsidRPr="00F319A8" w:rsidRDefault="00A7382C" w:rsidP="004E41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-Число населенных пунктов, в которых оборудованы  контейнерные площадки , ед. ;</w:t>
            </w:r>
          </w:p>
          <w:p w:rsidR="00A7382C" w:rsidRPr="00F319A8" w:rsidRDefault="00A7382C" w:rsidP="004E41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 xml:space="preserve">-  Увеличение количества мероприятий по просвещению  в сфере охраны природы и природоохранных  акций, проводимых на территории Мокшанского района 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4E4130">
            <w:r w:rsidRPr="00F319A8">
              <w:t xml:space="preserve">Этапы и сроки реализации </w:t>
            </w:r>
          </w:p>
          <w:p w:rsidR="00A7382C" w:rsidRPr="00F319A8" w:rsidRDefault="00A7382C" w:rsidP="004E4130">
            <w:r w:rsidRPr="00F319A8">
              <w:t>подпрограммы</w:t>
            </w:r>
          </w:p>
        </w:tc>
        <w:tc>
          <w:tcPr>
            <w:tcW w:w="6095" w:type="dxa"/>
          </w:tcPr>
          <w:p w:rsidR="00A7382C" w:rsidRPr="00F319A8" w:rsidRDefault="00A7382C" w:rsidP="00040C22">
            <w:r w:rsidRPr="00F319A8">
              <w:rPr>
                <w:shd w:val="clear" w:color="auto" w:fill="FFFFFF"/>
              </w:rPr>
              <w:t>Общий срок реализации настоящей подпрограммы рассчитан на период 2014-20</w:t>
            </w:r>
            <w:r>
              <w:rPr>
                <w:shd w:val="clear" w:color="auto" w:fill="FFFFFF"/>
              </w:rPr>
              <w:t>20</w:t>
            </w:r>
            <w:r w:rsidRPr="00F319A8">
              <w:rPr>
                <w:shd w:val="clear" w:color="auto" w:fill="FFFFFF"/>
              </w:rPr>
              <w:t> годы (в один этап).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166E4A">
            <w:r w:rsidRPr="00F319A8">
              <w:t>Объемы бюджетных ассигнований подпрограммы</w:t>
            </w:r>
          </w:p>
        </w:tc>
        <w:tc>
          <w:tcPr>
            <w:tcW w:w="6095" w:type="dxa"/>
          </w:tcPr>
          <w:p w:rsidR="00A7382C" w:rsidRPr="00F319A8" w:rsidRDefault="00A7382C" w:rsidP="004E4130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319A8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 подпрограммы составляет 500,02 тыс. руб., в том числе по годам:</w:t>
            </w:r>
          </w:p>
          <w:p w:rsidR="00A7382C" w:rsidRPr="00F319A8" w:rsidRDefault="00A7382C" w:rsidP="004E4130">
            <w:r w:rsidRPr="00F319A8">
              <w:rPr>
                <w:bCs/>
              </w:rPr>
              <w:t xml:space="preserve">2014 год: - 500,02 </w:t>
            </w:r>
            <w:r w:rsidRPr="00F319A8">
              <w:t>тысяч  рублей</w:t>
            </w:r>
          </w:p>
          <w:p w:rsidR="00A7382C" w:rsidRPr="00F319A8" w:rsidRDefault="00A7382C" w:rsidP="004E4130">
            <w:r w:rsidRPr="00F319A8">
              <w:rPr>
                <w:bCs/>
              </w:rPr>
              <w:t>2015 год: -      0,0  тысяч  рублей</w:t>
            </w:r>
            <w:r w:rsidRPr="00F319A8">
              <w:t xml:space="preserve">, </w:t>
            </w:r>
          </w:p>
          <w:p w:rsidR="00A7382C" w:rsidRPr="00F319A8" w:rsidRDefault="00A7382C" w:rsidP="004E4130">
            <w:pPr>
              <w:rPr>
                <w:bCs/>
              </w:rPr>
            </w:pPr>
            <w:r w:rsidRPr="00F319A8">
              <w:rPr>
                <w:bCs/>
              </w:rPr>
              <w:t>2016 год: -      0,0 тысяч  рублей,</w:t>
            </w:r>
          </w:p>
          <w:p w:rsidR="00A7382C" w:rsidRDefault="00A7382C" w:rsidP="00C574F2">
            <w:pPr>
              <w:rPr>
                <w:bCs/>
              </w:rPr>
            </w:pPr>
            <w:r w:rsidRPr="00F319A8">
              <w:rPr>
                <w:bCs/>
              </w:rPr>
              <w:t>2017 год -       0,0  тысяч  рублей</w:t>
            </w:r>
            <w:r>
              <w:rPr>
                <w:bCs/>
              </w:rPr>
              <w:t>,</w:t>
            </w:r>
          </w:p>
          <w:p w:rsidR="00A7382C" w:rsidRPr="008C51CF" w:rsidRDefault="00A7382C" w:rsidP="00C574F2">
            <w:pPr>
              <w:rPr>
                <w:bCs/>
                <w:color w:val="FF0000"/>
              </w:rPr>
            </w:pPr>
            <w:r w:rsidRPr="008C51CF">
              <w:rPr>
                <w:bCs/>
                <w:color w:val="FF0000"/>
              </w:rPr>
              <w:t>2018 год -       0,0  тысяч  рублей,</w:t>
            </w:r>
          </w:p>
          <w:p w:rsidR="00A7382C" w:rsidRPr="008C51CF" w:rsidRDefault="00A7382C" w:rsidP="00C574F2">
            <w:pPr>
              <w:rPr>
                <w:bCs/>
                <w:color w:val="FF0000"/>
              </w:rPr>
            </w:pPr>
            <w:r w:rsidRPr="008C51CF">
              <w:rPr>
                <w:bCs/>
                <w:color w:val="FF0000"/>
              </w:rPr>
              <w:t>2019 год -       0,0  тысяч  рублей,</w:t>
            </w:r>
          </w:p>
          <w:p w:rsidR="00A7382C" w:rsidRPr="00F319A8" w:rsidRDefault="00A7382C" w:rsidP="00040C22">
            <w:r w:rsidRPr="008C51CF">
              <w:rPr>
                <w:bCs/>
                <w:color w:val="FF0000"/>
              </w:rPr>
              <w:t>2020 год -       0,0  тысяч  рублей.</w:t>
            </w:r>
          </w:p>
        </w:tc>
      </w:tr>
      <w:tr w:rsidR="00A7382C" w:rsidRPr="00F319A8">
        <w:tc>
          <w:tcPr>
            <w:tcW w:w="3544" w:type="dxa"/>
          </w:tcPr>
          <w:p w:rsidR="00A7382C" w:rsidRPr="00F319A8" w:rsidRDefault="00A7382C" w:rsidP="00166E4A">
            <w:r w:rsidRPr="003602AB">
              <w:t>Ожидаемые результаты реализации подпрограммы</w:t>
            </w:r>
          </w:p>
        </w:tc>
        <w:tc>
          <w:tcPr>
            <w:tcW w:w="6095" w:type="dxa"/>
          </w:tcPr>
          <w:p w:rsidR="00A7382C" w:rsidRPr="003602AB" w:rsidRDefault="00A7382C" w:rsidP="003602AB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3602AB">
              <w:rPr>
                <w:rFonts w:ascii="Times New Roman" w:hAnsi="Times New Roman" w:cs="Times New Roman"/>
                <w:sz w:val="20"/>
              </w:rPr>
              <w:t>Обеспечение благоприятн</w:t>
            </w:r>
            <w:r>
              <w:rPr>
                <w:rFonts w:ascii="Times New Roman" w:hAnsi="Times New Roman" w:cs="Times New Roman"/>
                <w:sz w:val="20"/>
              </w:rPr>
              <w:t>ой</w:t>
            </w:r>
            <w:r w:rsidRPr="003602AB">
              <w:rPr>
                <w:rFonts w:ascii="Times New Roman" w:hAnsi="Times New Roman" w:cs="Times New Roman"/>
                <w:sz w:val="20"/>
              </w:rPr>
              <w:t xml:space="preserve"> окружающ</w:t>
            </w:r>
            <w:r>
              <w:rPr>
                <w:rFonts w:ascii="Times New Roman" w:hAnsi="Times New Roman" w:cs="Times New Roman"/>
                <w:sz w:val="20"/>
              </w:rPr>
              <w:t>ей</w:t>
            </w:r>
            <w:r w:rsidRPr="003602AB">
              <w:rPr>
                <w:rFonts w:ascii="Times New Roman" w:hAnsi="Times New Roman" w:cs="Times New Roman"/>
                <w:sz w:val="20"/>
              </w:rPr>
              <w:t xml:space="preserve"> сред</w:t>
            </w:r>
            <w:r>
              <w:rPr>
                <w:rFonts w:ascii="Times New Roman" w:hAnsi="Times New Roman" w:cs="Times New Roman"/>
                <w:sz w:val="20"/>
              </w:rPr>
              <w:t>ы</w:t>
            </w:r>
            <w:r w:rsidRPr="003602AB">
              <w:rPr>
                <w:rFonts w:ascii="Times New Roman" w:hAnsi="Times New Roman" w:cs="Times New Roman"/>
                <w:sz w:val="20"/>
              </w:rPr>
              <w:t xml:space="preserve"> за счет стабилизации экологической обстановки в Мокшанском районе</w:t>
            </w:r>
          </w:p>
        </w:tc>
      </w:tr>
    </w:tbl>
    <w:p w:rsidR="00A7382C" w:rsidRPr="00F319A8" w:rsidRDefault="00A7382C" w:rsidP="005854D9">
      <w:pPr>
        <w:rPr>
          <w:b/>
          <w:bCs/>
          <w:i/>
          <w:iCs/>
          <w:lang w:eastAsia="en-US"/>
        </w:rPr>
      </w:pPr>
    </w:p>
    <w:p w:rsidR="00A7382C" w:rsidRPr="00F319A8" w:rsidRDefault="00A7382C" w:rsidP="005854D9">
      <w:pPr>
        <w:rPr>
          <w:b/>
          <w:bCs/>
          <w:i/>
          <w:iCs/>
          <w:lang w:eastAsia="en-US"/>
        </w:rPr>
      </w:pPr>
    </w:p>
    <w:p w:rsidR="00A7382C" w:rsidRPr="00F319A8" w:rsidRDefault="00A7382C" w:rsidP="008D5156">
      <w:pPr>
        <w:jc w:val="both"/>
        <w:rPr>
          <w:b/>
          <w:bCs/>
          <w:i/>
          <w:iCs/>
          <w:lang w:eastAsia="en-US"/>
        </w:rPr>
      </w:pPr>
    </w:p>
    <w:p w:rsidR="00A7382C" w:rsidRPr="00F319A8" w:rsidRDefault="00A7382C" w:rsidP="008D5156">
      <w:pPr>
        <w:jc w:val="both"/>
        <w:rPr>
          <w:b/>
          <w:bCs/>
          <w:i/>
          <w:iCs/>
          <w:lang w:eastAsia="en-US"/>
        </w:rPr>
      </w:pPr>
    </w:p>
    <w:p w:rsidR="00A7382C" w:rsidRPr="00F319A8" w:rsidRDefault="00A7382C">
      <w:pPr>
        <w:widowControl/>
        <w:rPr>
          <w:b/>
          <w:bCs/>
          <w:i/>
          <w:iCs/>
          <w:lang w:eastAsia="en-US"/>
        </w:rPr>
      </w:pPr>
      <w:r w:rsidRPr="00F319A8">
        <w:rPr>
          <w:b/>
          <w:bCs/>
          <w:i/>
          <w:iCs/>
          <w:lang w:eastAsia="en-US"/>
        </w:rPr>
        <w:br w:type="page"/>
      </w:r>
    </w:p>
    <w:p w:rsidR="00A7382C" w:rsidRDefault="00A7382C" w:rsidP="005854D9">
      <w:pPr>
        <w:jc w:val="right"/>
      </w:pPr>
    </w:p>
    <w:p w:rsidR="00A7382C" w:rsidRPr="00E979AD" w:rsidRDefault="00A7382C" w:rsidP="00970F1E">
      <w:pPr>
        <w:pStyle w:val="Heading1"/>
        <w:keepNext w:val="0"/>
        <w:widowControl/>
        <w:rPr>
          <w:sz w:val="18"/>
          <w:szCs w:val="20"/>
        </w:rPr>
      </w:pPr>
      <w:r w:rsidRPr="00E979AD">
        <w:rPr>
          <w:sz w:val="24"/>
          <w:szCs w:val="28"/>
        </w:rPr>
        <w:t>Описание приоритетов муниципальной политики, целей, задач основных</w:t>
      </w:r>
    </w:p>
    <w:p w:rsidR="00A7382C" w:rsidRPr="00E979AD" w:rsidRDefault="00A7382C" w:rsidP="00970F1E">
      <w:pPr>
        <w:pStyle w:val="Heading1"/>
        <w:keepNext w:val="0"/>
        <w:widowControl/>
        <w:rPr>
          <w:sz w:val="18"/>
          <w:szCs w:val="20"/>
        </w:rPr>
      </w:pPr>
      <w:r w:rsidRPr="00E979AD">
        <w:rPr>
          <w:sz w:val="24"/>
          <w:szCs w:val="28"/>
        </w:rPr>
        <w:t>мероприятий в сфере социально-экономического развития, в рамках которой</w:t>
      </w:r>
    </w:p>
    <w:p w:rsidR="00A7382C" w:rsidRPr="00E979AD" w:rsidRDefault="00A7382C" w:rsidP="00970F1E">
      <w:pPr>
        <w:pStyle w:val="Heading1"/>
        <w:keepNext w:val="0"/>
        <w:widowControl/>
        <w:rPr>
          <w:sz w:val="18"/>
          <w:szCs w:val="20"/>
        </w:rPr>
      </w:pPr>
      <w:r w:rsidRPr="00E979AD">
        <w:rPr>
          <w:sz w:val="24"/>
          <w:szCs w:val="28"/>
        </w:rPr>
        <w:t>реализуется муниципальная программа</w:t>
      </w:r>
    </w:p>
    <w:p w:rsidR="00A7382C" w:rsidRPr="00F319A8" w:rsidRDefault="00A7382C" w:rsidP="00970F1E">
      <w:pPr>
        <w:rPr>
          <w:b/>
          <w:bCs/>
        </w:rPr>
      </w:pPr>
    </w:p>
    <w:p w:rsidR="00A7382C" w:rsidRPr="00F319A8" w:rsidRDefault="00A7382C" w:rsidP="00970F1E">
      <w:pPr>
        <w:ind w:right="57" w:firstLine="709"/>
        <w:jc w:val="both"/>
      </w:pPr>
      <w:r w:rsidRPr="00F319A8">
        <w:t xml:space="preserve">Программа устанавливает цели и задачи в связи с приоритетами социально-экономического развития Мокшанского района. </w:t>
      </w:r>
    </w:p>
    <w:p w:rsidR="00A7382C" w:rsidRPr="00F319A8" w:rsidRDefault="00A7382C" w:rsidP="00970F1E">
      <w:pPr>
        <w:ind w:firstLine="709"/>
        <w:jc w:val="both"/>
      </w:pPr>
      <w:r w:rsidRPr="00F319A8">
        <w:t>Несмотря на то, что потенциал Мокшанского района в плане оснащения объектами коммунальной инфраструктуры и жизнеобеспечения населения  в целом  оценивается как положительный, существует ряд проблем, сдерживающих интенсивное развитие:</w:t>
      </w:r>
    </w:p>
    <w:p w:rsidR="00A7382C" w:rsidRPr="00F319A8" w:rsidRDefault="00A7382C" w:rsidP="00970F1E">
      <w:pPr>
        <w:ind w:firstLine="709"/>
        <w:jc w:val="both"/>
      </w:pPr>
      <w:r w:rsidRPr="00F319A8">
        <w:t>- недостаточное развитие нормативной правовой базы в сфере жилищно-коммунального хозяйства;</w:t>
      </w:r>
    </w:p>
    <w:p w:rsidR="00A7382C" w:rsidRPr="00F319A8" w:rsidRDefault="00A7382C" w:rsidP="00970F1E">
      <w:pPr>
        <w:ind w:firstLine="709"/>
        <w:jc w:val="both"/>
      </w:pPr>
      <w:r w:rsidRPr="00F319A8">
        <w:t>- наличие диспропорции в развитии объектов систем жизнеобеспечения населения  на территории Мокшанского района;</w:t>
      </w:r>
    </w:p>
    <w:p w:rsidR="00A7382C" w:rsidRPr="00F319A8" w:rsidRDefault="00A7382C" w:rsidP="00970F1E">
      <w:pPr>
        <w:ind w:firstLine="709"/>
        <w:jc w:val="both"/>
      </w:pPr>
      <w:r w:rsidRPr="00F319A8">
        <w:t>- низкий уровень внедрения передовых технологий управления объектами коммунальной инфраструктуры;</w:t>
      </w:r>
    </w:p>
    <w:p w:rsidR="00A7382C" w:rsidRPr="00F319A8" w:rsidRDefault="00A7382C" w:rsidP="00970F1E">
      <w:pPr>
        <w:ind w:firstLine="709"/>
        <w:jc w:val="both"/>
      </w:pPr>
      <w:r w:rsidRPr="00F319A8">
        <w:t xml:space="preserve">- затрудненный доступ субъектов малого предпринимательства в сфере жилищно-коммунального хозяйства, особенно начинающих, к финансово-кредитным ресурсам; </w:t>
      </w:r>
    </w:p>
    <w:p w:rsidR="00A7382C" w:rsidRPr="00F319A8" w:rsidRDefault="00A7382C" w:rsidP="00970F1E">
      <w:pPr>
        <w:ind w:firstLine="709"/>
        <w:jc w:val="both"/>
      </w:pPr>
      <w:r w:rsidRPr="00F319A8">
        <w:t>- нехватка квалифицированных кадров для работы на предприятиях, обслуживающих объекты коммунальной инфраструктуры.</w:t>
      </w:r>
    </w:p>
    <w:p w:rsidR="00A7382C" w:rsidRPr="00F319A8" w:rsidRDefault="00A7382C" w:rsidP="00970F1E">
      <w:pPr>
        <w:ind w:firstLine="709"/>
        <w:jc w:val="both"/>
      </w:pPr>
      <w:r w:rsidRPr="00F319A8">
        <w:t>Отбор этих проблем для программной разработки и их решения на районном уровне определяется необходимостью обеспечения устойчивого развития  Мокшанского района, а также наличием достаточно эффективных механизмов для решения этих проблем в рамках Программы, в том числе апробированных в рамках предыдущих целевых программ.</w:t>
      </w:r>
    </w:p>
    <w:p w:rsidR="00A7382C" w:rsidRPr="00F319A8" w:rsidRDefault="00A7382C" w:rsidP="00970F1E">
      <w:pPr>
        <w:ind w:left="57" w:right="57"/>
        <w:jc w:val="both"/>
      </w:pPr>
      <w:r w:rsidRPr="00F319A8">
        <w:t>Вместе с тем, применение программно-целевого метода к решению проблем в сфере жилищно-коммунального хозяйства  сопряжено с возможными отклонениями в промежуточных результатах из-за влияния внешних факторов.</w:t>
      </w:r>
    </w:p>
    <w:p w:rsidR="00A7382C" w:rsidRPr="00F319A8" w:rsidRDefault="00A7382C" w:rsidP="00970F1E">
      <w:pPr>
        <w:ind w:firstLine="540"/>
        <w:jc w:val="both"/>
      </w:pPr>
      <w:r w:rsidRPr="00F319A8">
        <w:t xml:space="preserve">Программно-целевой подход необходим для того, чтобы сконцентрировать в рамках Программы, имеющиеся ресурсы и частные инвестиции на решении ключевых проблем, обеспечить сбалансированность и последовательность решения стоящих задач, а также осуществлять координацию усилий всех субъектов, обеспечивающих деятельность систем жизнеобеспечения  и объектов  жилищно-коммунального хозяйства  и контролировать ход реализации поставленных задач. Программно-целевой метод управления обеспечивает максимальную результативность использования ресурсов, привлекаемых на цели развития и модернизации объектов систем жизнеобеспечения населения. </w:t>
      </w:r>
    </w:p>
    <w:p w:rsidR="00A7382C" w:rsidRPr="00F319A8" w:rsidRDefault="00A7382C" w:rsidP="00970F1E">
      <w:pPr>
        <w:ind w:firstLine="540"/>
        <w:jc w:val="both"/>
      </w:pPr>
      <w:r w:rsidRPr="00F319A8">
        <w:t>Использование программно-целевого метода управления для решения задач развития систем жизнеобеспечения, в том числе, относящимся к системе обращения отходов производства и потребления, автодорожного хозяйства и системы транспортного обеспечения населения;  а так же  реформирования и модернизации сферы жилищно-коммунального хозяйства  обеспечивает активное воздействие на всю рассматриваемую сферу  посредством целевых установок и взаимосвязанного использования различных экономических, правовых и иных механизмов. Это позволит:</w:t>
      </w:r>
    </w:p>
    <w:p w:rsidR="00A7382C" w:rsidRPr="00F319A8" w:rsidRDefault="00A7382C" w:rsidP="00970F1E">
      <w:pPr>
        <w:ind w:firstLine="540"/>
        <w:jc w:val="both"/>
      </w:pPr>
      <w:r w:rsidRPr="00F319A8">
        <w:t>- проводить единую политику в сфере жилищно-коммунального хозяйства и обеспечения деятельности систем жизнеобеспечения;</w:t>
      </w:r>
    </w:p>
    <w:p w:rsidR="00A7382C" w:rsidRPr="00F319A8" w:rsidRDefault="00A7382C" w:rsidP="00970F1E">
      <w:pPr>
        <w:ind w:firstLine="540"/>
        <w:jc w:val="both"/>
      </w:pPr>
      <w:r w:rsidRPr="00F319A8">
        <w:t>- консолидировать и эффективно управлять бюджетными и привлекаемыми из внебюджетных источников средствами;</w:t>
      </w:r>
    </w:p>
    <w:p w:rsidR="00A7382C" w:rsidRPr="00F319A8" w:rsidRDefault="00A7382C" w:rsidP="00970F1E">
      <w:pPr>
        <w:ind w:firstLine="540"/>
        <w:jc w:val="both"/>
      </w:pPr>
      <w:r w:rsidRPr="00F319A8">
        <w:t>- обеспечить высокую бюджетную эффективность расходов на реформирование и модернизацию систем жизнеобеспечения населения и объектов коммунальной инфраструктуры;</w:t>
      </w:r>
    </w:p>
    <w:p w:rsidR="00A7382C" w:rsidRPr="00F319A8" w:rsidRDefault="00A7382C" w:rsidP="00970F1E">
      <w:pPr>
        <w:ind w:firstLine="540"/>
        <w:jc w:val="both"/>
      </w:pPr>
      <w:r w:rsidRPr="00F319A8">
        <w:t>- использовать единые принципы управления на всех направлениях и этапах проектирования и реализации Программы;</w:t>
      </w:r>
    </w:p>
    <w:p w:rsidR="00A7382C" w:rsidRPr="00F319A8" w:rsidRDefault="00A7382C" w:rsidP="00970F1E">
      <w:pPr>
        <w:ind w:firstLine="540"/>
        <w:jc w:val="both"/>
      </w:pPr>
      <w:r w:rsidRPr="00F319A8">
        <w:t>- обеспечить объективный контроль реализации программы в соответствии с четко обозначенными количественными критериями достижения цели и целевыми индикаторами выполнения Программы с выделением этапов достижения целей.</w:t>
      </w:r>
    </w:p>
    <w:p w:rsidR="00A7382C" w:rsidRPr="00F319A8" w:rsidRDefault="00A7382C" w:rsidP="00970F1E">
      <w:pPr>
        <w:ind w:firstLine="540"/>
        <w:jc w:val="both"/>
      </w:pPr>
      <w:r w:rsidRPr="00F319A8">
        <w:t>Вместе с тем к числу потенциальных рисков при использовании программно-целевого метода следует отнести возможные изменения порядка и объемов бюджетного финансирования программных мероприятий, что может негативно отразиться на возможности их реализации в запланированном объеме и, как следствие, на полноте и своевременности достижения поставленных целей.</w:t>
      </w:r>
    </w:p>
    <w:p w:rsidR="00A7382C" w:rsidRPr="00F319A8" w:rsidRDefault="00A7382C" w:rsidP="00970F1E">
      <w:pPr>
        <w:ind w:firstLine="540"/>
        <w:jc w:val="both"/>
      </w:pPr>
      <w:r w:rsidRPr="00F319A8">
        <w:t xml:space="preserve">Учитывая комплексный характер целей политики муниципалитета в области развития </w:t>
      </w:r>
      <w:r w:rsidRPr="00F319A8">
        <w:rPr>
          <w:bCs/>
        </w:rPr>
        <w:t>систем жизнеобеспечения и объектов коммунальной инфраструктуры</w:t>
      </w:r>
      <w:r w:rsidRPr="00F319A8">
        <w:t xml:space="preserve"> и соотношение возможных рисков при различных методах их достижения, выбор программно-целевого метода представляется обоснованным.</w:t>
      </w:r>
    </w:p>
    <w:p w:rsidR="00A7382C" w:rsidRPr="00F319A8" w:rsidRDefault="00A7382C" w:rsidP="00970F1E">
      <w:pPr>
        <w:jc w:val="both"/>
      </w:pPr>
    </w:p>
    <w:p w:rsidR="00A7382C" w:rsidRPr="00F319A8" w:rsidRDefault="00A7382C" w:rsidP="00970F1E">
      <w:pPr>
        <w:pStyle w:val="Heading1"/>
        <w:rPr>
          <w:sz w:val="20"/>
          <w:szCs w:val="20"/>
        </w:rPr>
      </w:pPr>
      <w:r w:rsidRPr="00F319A8">
        <w:rPr>
          <w:sz w:val="20"/>
          <w:szCs w:val="20"/>
        </w:rPr>
        <w:t>Цели и задачи муниципальной программы</w:t>
      </w:r>
    </w:p>
    <w:p w:rsidR="00A7382C" w:rsidRPr="00F319A8" w:rsidRDefault="00A7382C" w:rsidP="00970F1E">
      <w:pPr>
        <w:jc w:val="both"/>
      </w:pPr>
      <w:r w:rsidRPr="00F319A8">
        <w:rPr>
          <w:b/>
          <w:bCs/>
        </w:rPr>
        <w:t xml:space="preserve">       Цели  Программы:</w:t>
      </w:r>
      <w:r w:rsidRPr="00F319A8">
        <w:t xml:space="preserve"> повышение эффективности, устойчивости и надежности функционирования  систем жизнеобеспечения  населения на территории Мокшанского  района;  повышение уровня и качества жизни населения Мокшанского района; развитие территориальной сети автомобильных дорог и транспортного комплекса Мокшанского района;  обеспечение конституционных прав граждан на благоприятную окружающую среду за счет стабилизации экологической обстановки в Мокшанском районе Пензенской области.</w:t>
      </w:r>
    </w:p>
    <w:p w:rsidR="00A7382C" w:rsidRPr="00F319A8" w:rsidRDefault="00A7382C" w:rsidP="00970F1E">
      <w:pPr>
        <w:jc w:val="both"/>
      </w:pPr>
      <w:r w:rsidRPr="00F319A8">
        <w:t xml:space="preserve">       Органы местного самоуправления Мокшанского района  посредством реализации муниципальной программы должны обеспечить в Мокшанском районе снижение потерь коммунальных ресурсов в процессе их производства и транспортировки, количества аварий на сетях, повышение срока службы основных фондов жилищно-коммунального хозяйства, снижение уровня эксплуатационных расходов организаций, осуществляющих предоставление жилищных и коммунальных услуг на территориях муниципальных образований.</w:t>
      </w:r>
    </w:p>
    <w:p w:rsidR="00A7382C" w:rsidRPr="00F319A8" w:rsidRDefault="00A7382C" w:rsidP="00970F1E">
      <w:pPr>
        <w:jc w:val="both"/>
      </w:pPr>
      <w:r w:rsidRPr="00F319A8">
        <w:t xml:space="preserve">       Перечень целевых показателей муниципальной программы Мокшанского района приведен в приложении № 1.</w:t>
      </w:r>
    </w:p>
    <w:p w:rsidR="00A7382C" w:rsidRPr="00F319A8" w:rsidRDefault="00A7382C" w:rsidP="00970F1E">
      <w:pPr>
        <w:jc w:val="both"/>
      </w:pPr>
      <w:r w:rsidRPr="00F319A8">
        <w:rPr>
          <w:b/>
          <w:bCs/>
        </w:rPr>
        <w:t xml:space="preserve">        Основные задачи Программы</w:t>
      </w:r>
      <w:r w:rsidRPr="00F319A8">
        <w:t xml:space="preserve">: </w:t>
      </w:r>
    </w:p>
    <w:p w:rsidR="00A7382C" w:rsidRPr="00F319A8" w:rsidRDefault="00A7382C" w:rsidP="00970F1E">
      <w:pPr>
        <w:pStyle w:val="afa"/>
        <w:rPr>
          <w:rFonts w:ascii="Times New Roman" w:hAnsi="Times New Roman" w:cs="Times New Roman"/>
          <w:sz w:val="20"/>
          <w:szCs w:val="20"/>
        </w:rPr>
      </w:pPr>
      <w:r w:rsidRPr="00F319A8">
        <w:rPr>
          <w:rFonts w:ascii="Times New Roman" w:hAnsi="Times New Roman" w:cs="Times New Roman"/>
          <w:sz w:val="20"/>
          <w:szCs w:val="20"/>
        </w:rPr>
        <w:t xml:space="preserve">        - модернизация и развитие коммунальной инфраструктуры, </w:t>
      </w:r>
    </w:p>
    <w:p w:rsidR="00A7382C" w:rsidRPr="00F319A8" w:rsidRDefault="00A7382C" w:rsidP="00970F1E">
      <w:pPr>
        <w:pStyle w:val="afa"/>
        <w:rPr>
          <w:rFonts w:ascii="Times New Roman" w:hAnsi="Times New Roman" w:cs="Times New Roman"/>
          <w:sz w:val="20"/>
          <w:szCs w:val="20"/>
        </w:rPr>
      </w:pPr>
      <w:r w:rsidRPr="00F319A8">
        <w:rPr>
          <w:rFonts w:ascii="Times New Roman" w:hAnsi="Times New Roman" w:cs="Times New Roman"/>
          <w:sz w:val="20"/>
          <w:szCs w:val="20"/>
        </w:rPr>
        <w:t xml:space="preserve">        - информационно-консультативная поддержка населения по вопросам деятельности в сфере жилищно-коммунального хозяйства и коммунальной  инфраструктуры;</w:t>
      </w:r>
    </w:p>
    <w:p w:rsidR="00A7382C" w:rsidRPr="00F319A8" w:rsidRDefault="00A7382C" w:rsidP="00970F1E">
      <w:pPr>
        <w:jc w:val="both"/>
      </w:pPr>
      <w:r w:rsidRPr="00F319A8">
        <w:t xml:space="preserve">         - снижение уровня убыточных предприятий жилищно-коммунального хозяйства, совершенствование финансово-инвестиционного климата в сфере жилищно-коммунального хозяйства; </w:t>
      </w:r>
    </w:p>
    <w:p w:rsidR="00A7382C" w:rsidRPr="00F319A8" w:rsidRDefault="00A7382C" w:rsidP="00970F1E">
      <w:pPr>
        <w:jc w:val="both"/>
      </w:pPr>
      <w:r w:rsidRPr="00F319A8">
        <w:t xml:space="preserve">        - содействие в обеспечении предприятий сферы  жилищно-коммунального хозяйства квалифицированными кадрами;</w:t>
      </w:r>
    </w:p>
    <w:p w:rsidR="00A7382C" w:rsidRPr="00F319A8" w:rsidRDefault="00A7382C" w:rsidP="00970F1E">
      <w:pPr>
        <w:jc w:val="both"/>
      </w:pPr>
      <w:r w:rsidRPr="00F319A8">
        <w:rPr>
          <w:lang w:eastAsia="en-US"/>
        </w:rPr>
        <w:t xml:space="preserve">        - строительство и реконструкция систем жизнеобеспечения населения, в том числе,  обеспечивающих санитарное благополучие территории и граждан;</w:t>
      </w:r>
    </w:p>
    <w:p w:rsidR="00A7382C" w:rsidRPr="00F319A8" w:rsidRDefault="00A7382C" w:rsidP="00970F1E">
      <w:pPr>
        <w:jc w:val="both"/>
      </w:pPr>
      <w:r w:rsidRPr="00F319A8">
        <w:t xml:space="preserve">        - содержание, реконструкция и модернизация автомобильных дорог, обеспечивающих формирование эффективных  транспортных коридоров и автодорожную доступность населенных пунктов Мокшанского района;</w:t>
      </w:r>
    </w:p>
    <w:p w:rsidR="00A7382C" w:rsidRPr="00F319A8" w:rsidRDefault="00A7382C" w:rsidP="00970F1E">
      <w:pPr>
        <w:jc w:val="both"/>
      </w:pPr>
      <w:r w:rsidRPr="00F319A8">
        <w:t xml:space="preserve">       - повышение эффективности и качества перевозок граждан на межмуниципальных маршрутах Мокшанского района общественным пассажирским транспортом;</w:t>
      </w:r>
    </w:p>
    <w:p w:rsidR="00A7382C" w:rsidRPr="00F319A8" w:rsidRDefault="00A7382C" w:rsidP="00970F1E">
      <w:pPr>
        <w:jc w:val="both"/>
      </w:pPr>
      <w:r w:rsidRPr="00F319A8">
        <w:t xml:space="preserve">       -развитие территорий, социальной и инженерной инфраструктуры в Мокшанском районе;</w:t>
      </w:r>
    </w:p>
    <w:p w:rsidR="00A7382C" w:rsidRPr="00F319A8" w:rsidRDefault="00A7382C" w:rsidP="00970F1E">
      <w:pPr>
        <w:jc w:val="both"/>
      </w:pPr>
      <w:r w:rsidRPr="00F319A8">
        <w:t xml:space="preserve">       - организация и осуществление в Мокшанском районе проектов и мероприятий в сфере охраны окружающей среды;</w:t>
      </w:r>
    </w:p>
    <w:p w:rsidR="00A7382C" w:rsidRPr="00F319A8" w:rsidRDefault="00A7382C" w:rsidP="00970F1E">
      <w:pPr>
        <w:jc w:val="both"/>
        <w:rPr>
          <w:lang w:eastAsia="en-US"/>
        </w:rPr>
      </w:pPr>
      <w:r w:rsidRPr="00F319A8">
        <w:t xml:space="preserve">       -</w:t>
      </w:r>
      <w:r w:rsidRPr="00F319A8">
        <w:rPr>
          <w:lang w:eastAsia="en-US"/>
        </w:rPr>
        <w:t xml:space="preserve"> уменьшение негативного воздействия отходов производства и потребления  на окружающую среду;</w:t>
      </w:r>
    </w:p>
    <w:p w:rsidR="00A7382C" w:rsidRPr="00F319A8" w:rsidRDefault="00A7382C" w:rsidP="00970F1E">
      <w:pPr>
        <w:jc w:val="both"/>
      </w:pPr>
      <w:r w:rsidRPr="00F319A8">
        <w:rPr>
          <w:lang w:eastAsia="en-US"/>
        </w:rPr>
        <w:t xml:space="preserve">      -</w:t>
      </w:r>
      <w:r w:rsidRPr="00F319A8">
        <w:t xml:space="preserve"> повышение уровня экологической культуры, природоохранного образования населения Мокшанского  района.</w:t>
      </w:r>
    </w:p>
    <w:p w:rsidR="00A7382C" w:rsidRPr="00F319A8" w:rsidRDefault="00A7382C" w:rsidP="00970F1E">
      <w:pPr>
        <w:jc w:val="both"/>
      </w:pPr>
      <w:r w:rsidRPr="00F319A8">
        <w:t xml:space="preserve">      Решение поставленных задач позволит сохранить имеющиеся объекты жизнеобеспечения населения и развить позитивную динамику в сфере жилищно-коммунального хозяйства, обеспечив при этом снижение уровня износа объектов коммунальной инфраструктуры, минимизацию рисков возникновения аварий на указанных объектов.</w:t>
      </w:r>
    </w:p>
    <w:p w:rsidR="00A7382C" w:rsidRPr="00F319A8" w:rsidRDefault="00A7382C" w:rsidP="00970F1E">
      <w:pPr>
        <w:jc w:val="both"/>
      </w:pPr>
    </w:p>
    <w:p w:rsidR="00A7382C" w:rsidRPr="00F319A8" w:rsidRDefault="00A7382C" w:rsidP="00970F1E">
      <w:pPr>
        <w:jc w:val="center"/>
        <w:rPr>
          <w:b/>
          <w:bCs/>
        </w:rPr>
      </w:pPr>
      <w:r w:rsidRPr="00F319A8">
        <w:rPr>
          <w:b/>
          <w:bCs/>
        </w:rPr>
        <w:t>Сроки и этапы реализации муниципальной программы</w:t>
      </w:r>
    </w:p>
    <w:p w:rsidR="00A7382C" w:rsidRPr="00F319A8" w:rsidRDefault="00A7382C" w:rsidP="00970F1E">
      <w:pPr>
        <w:jc w:val="both"/>
        <w:rPr>
          <w:b/>
          <w:bCs/>
        </w:rPr>
      </w:pPr>
    </w:p>
    <w:p w:rsidR="00A7382C" w:rsidRPr="00F319A8" w:rsidRDefault="00A7382C" w:rsidP="00970F1E">
      <w:pPr>
        <w:jc w:val="both"/>
      </w:pPr>
      <w:r w:rsidRPr="00F319A8">
        <w:rPr>
          <w:shd w:val="clear" w:color="auto" w:fill="FFFFFF"/>
        </w:rPr>
        <w:t xml:space="preserve">          Общий срок реализации настоящей программы рассчитан на период 2014-20</w:t>
      </w:r>
      <w:r>
        <w:rPr>
          <w:shd w:val="clear" w:color="auto" w:fill="FFFFFF"/>
        </w:rPr>
        <w:t>20</w:t>
      </w:r>
      <w:r w:rsidRPr="00F319A8">
        <w:rPr>
          <w:shd w:val="clear" w:color="auto" w:fill="FFFFFF"/>
        </w:rPr>
        <w:t> годы (в один этап).</w:t>
      </w:r>
    </w:p>
    <w:p w:rsidR="00A7382C" w:rsidRPr="00F319A8" w:rsidRDefault="00A7382C" w:rsidP="00970F1E">
      <w:pPr>
        <w:jc w:val="both"/>
        <w:rPr>
          <w:b/>
          <w:bCs/>
        </w:rPr>
      </w:pPr>
    </w:p>
    <w:p w:rsidR="00A7382C" w:rsidRPr="00F319A8" w:rsidRDefault="00A7382C" w:rsidP="00970F1E">
      <w:pPr>
        <w:spacing w:after="120"/>
        <w:ind w:firstLine="600"/>
        <w:jc w:val="both"/>
      </w:pPr>
      <w:r w:rsidRPr="00F319A8">
        <w:t xml:space="preserve">       </w:t>
      </w:r>
    </w:p>
    <w:p w:rsidR="00A7382C" w:rsidRPr="00970F1E" w:rsidRDefault="00A7382C" w:rsidP="00970F1E">
      <w:pPr>
        <w:jc w:val="center"/>
      </w:pPr>
      <w:r w:rsidRPr="00970F1E">
        <w:rPr>
          <w:sz w:val="24"/>
          <w:szCs w:val="28"/>
        </w:rPr>
        <w:t>Подпрограмма 1</w:t>
      </w:r>
    </w:p>
    <w:p w:rsidR="00A7382C" w:rsidRPr="00F319A8" w:rsidRDefault="00A7382C" w:rsidP="00970F1E">
      <w:pPr>
        <w:jc w:val="center"/>
        <w:rPr>
          <w:b/>
          <w:bCs/>
          <w:iCs/>
          <w:lang w:eastAsia="en-US"/>
        </w:rPr>
      </w:pPr>
    </w:p>
    <w:p w:rsidR="00A7382C" w:rsidRPr="00F319A8" w:rsidRDefault="00A7382C" w:rsidP="00970F1E">
      <w:pPr>
        <w:spacing w:line="240" w:lineRule="atLeast"/>
        <w:ind w:firstLine="426"/>
        <w:jc w:val="both"/>
      </w:pPr>
      <w:r w:rsidRPr="00F319A8">
        <w:t xml:space="preserve">Решение вопросов развития  и обеспечения эффективной работы сферы  жилищно-коммунального хозяйства является одной из важных социально-экономических проблем повышения качества жизни населения. Решение данных проблем, предоставление возможности улучшить жилищные условия всем категориям граждан, с привлечением субсидий из федерального и областного бюджетов, создание достойной и комфортной среды проживания для граждан Мокшанского района являются важнейшими стратегическими направлениями в деятельности органов местного самоуправления, так как являются предпосылкой к социальной и экономической стабильности муниципального образования. </w:t>
      </w:r>
    </w:p>
    <w:p w:rsidR="00A7382C" w:rsidRPr="00F319A8" w:rsidRDefault="00A7382C" w:rsidP="00970F1E">
      <w:pPr>
        <w:ind w:firstLine="426"/>
        <w:jc w:val="both"/>
      </w:pPr>
      <w:r w:rsidRPr="00F319A8">
        <w:t>Средний уровень износа объектов коммунального хозяйства, действующих на территории Мокшанского  района  превышает 50%, в связи с этим планово-предупредительный ремонт коммунальных сетей и оборудования практически полностью уступил место аварийно-восстановительным работам, что ведет к падению надежности объектов коммунальной инфраструктуры и их безопасности, в результате чего происходят высокие потери воды в процессе производства и их транспортировки до потребителей. Системы инженерного обеспечения населенных пунктов нуждаются в постоянном развитии и модернизации.</w:t>
      </w:r>
    </w:p>
    <w:p w:rsidR="00A7382C" w:rsidRPr="00F319A8" w:rsidRDefault="00A7382C" w:rsidP="00970F1E">
      <w:pPr>
        <w:ind w:firstLine="426"/>
        <w:jc w:val="both"/>
      </w:pPr>
      <w:r w:rsidRPr="00F319A8">
        <w:t>Сеть автомобильных дорог - один из важнейших элементов транспортно-коммуникационной системы Мокшанского района, оказывающих огромное влияние на развитие экономики и социальной сферы. Между тем, состояние дорожной сети  Мокшанского района далеко не в полной мере соответствует экономическим и социальным потребностям общества.</w:t>
      </w:r>
    </w:p>
    <w:p w:rsidR="00A7382C" w:rsidRPr="00F319A8" w:rsidRDefault="00A7382C" w:rsidP="00970F1E">
      <w:pPr>
        <w:ind w:firstLine="426"/>
        <w:jc w:val="both"/>
      </w:pPr>
      <w:r w:rsidRPr="00F319A8">
        <w:t>Переход дорожного хозяйства на инновационный путь развития обеспечивается широкомасштабным использованием новейших эффективных технологий и материалов с целью увеличения надежности и сроков службы дорожных сооружений, роста технического уровня и транспортно-эксплуатационного состояния автомобильных дорог, снижения стоимости дорожных работ, сокращения аварийности и повышения экологической безопасности на автомобильных дорогах.</w:t>
      </w:r>
    </w:p>
    <w:p w:rsidR="00A7382C" w:rsidRPr="00F319A8" w:rsidRDefault="00A7382C" w:rsidP="00970F1E">
      <w:pPr>
        <w:ind w:left="57" w:right="57" w:firstLine="426"/>
        <w:jc w:val="both"/>
      </w:pPr>
      <w:r w:rsidRPr="00F319A8">
        <w:t>Вопрос повышения качества и безопасности пассажирских перевозок на межмуниципальных  маршрутах Мокшанского района  рассматривается, как комплексная задача, включающая аспекты развития  в первую очередь общественного транспорта и  привлечения в данную сферу деятельности индивидуальных  предпринимателей.</w:t>
      </w:r>
    </w:p>
    <w:p w:rsidR="00A7382C" w:rsidRPr="00F319A8" w:rsidRDefault="00A7382C" w:rsidP="00970F1E">
      <w:pPr>
        <w:ind w:firstLine="426"/>
        <w:jc w:val="both"/>
      </w:pPr>
      <w:r w:rsidRPr="00F319A8">
        <w:t>Необходимость в достаточно короткий срок решить задачи программы определяет целесообразность  использования программно-целевого метода для решения указанных проблем, поскольку они: - не могут быть решены в пределах одного года и требуют значительных бюджетных расходов; - носят  комплексный характер, а их решение окажет существенное положительное влияние на социальное благополучие общества, общее экономическое развитие Мокшанского района.</w:t>
      </w:r>
    </w:p>
    <w:p w:rsidR="00A7382C" w:rsidRPr="00F319A8" w:rsidRDefault="00A7382C" w:rsidP="00970F1E">
      <w:pPr>
        <w:jc w:val="both"/>
        <w:rPr>
          <w:b/>
          <w:bCs/>
          <w:i/>
          <w:iCs/>
          <w:lang w:eastAsia="en-US"/>
        </w:rPr>
      </w:pPr>
    </w:p>
    <w:p w:rsidR="00A7382C" w:rsidRPr="00F319A8" w:rsidRDefault="00A7382C" w:rsidP="00970F1E">
      <w:pPr>
        <w:ind w:firstLine="709"/>
        <w:jc w:val="both"/>
        <w:rPr>
          <w:b/>
          <w:bCs/>
        </w:rPr>
      </w:pPr>
      <w:r w:rsidRPr="00F319A8">
        <w:rPr>
          <w:b/>
          <w:bCs/>
        </w:rPr>
        <w:t>Цели подпрограммы:</w:t>
      </w:r>
    </w:p>
    <w:p w:rsidR="00A7382C" w:rsidRPr="00F319A8" w:rsidRDefault="00A7382C" w:rsidP="00970F1E">
      <w:pPr>
        <w:ind w:firstLine="709"/>
        <w:jc w:val="both"/>
      </w:pPr>
      <w:r w:rsidRPr="00F319A8">
        <w:t>- повышение эффективности, устойчивости и надежности функционирования  систем жизнеобеспечения  населения на территории Мокшанского  района;</w:t>
      </w:r>
    </w:p>
    <w:p w:rsidR="00A7382C" w:rsidRPr="00F319A8" w:rsidRDefault="00A7382C" w:rsidP="00970F1E">
      <w:pPr>
        <w:ind w:firstLine="709"/>
        <w:jc w:val="both"/>
      </w:pPr>
      <w:r w:rsidRPr="00F319A8">
        <w:t>- повышение уровня и качества жизни населения Мокшанского района;</w:t>
      </w:r>
    </w:p>
    <w:p w:rsidR="00A7382C" w:rsidRPr="00F319A8" w:rsidRDefault="00A7382C" w:rsidP="00970F1E">
      <w:pPr>
        <w:ind w:firstLine="709"/>
        <w:jc w:val="both"/>
      </w:pPr>
      <w:r w:rsidRPr="00F319A8">
        <w:t>- развитие территориальной сети автомобильных дорог и транспортного комплекса Мокшанского района.</w:t>
      </w:r>
    </w:p>
    <w:p w:rsidR="00A7382C" w:rsidRPr="00F319A8" w:rsidRDefault="00A7382C" w:rsidP="00970F1E">
      <w:pPr>
        <w:ind w:firstLine="709"/>
        <w:jc w:val="both"/>
      </w:pPr>
      <w:r w:rsidRPr="00F319A8">
        <w:t>Органы местного самоуправления Мокшанского района посредством реализации муниципальной программы должны обеспечить в Мокшанском районе снижение потерь коммунальных ресурсов в процессе их производства и транспортировки, количества аварий на сетях, повышение срока службы основных фондов жилищно-коммунального хозяйства, снижение уровня эксплуатационных расходов организаций, осуществляющих предоставление жилищных и коммунальных услуг на территориях муниципальных образований.</w:t>
      </w:r>
    </w:p>
    <w:p w:rsidR="00A7382C" w:rsidRPr="00F319A8" w:rsidRDefault="00A7382C" w:rsidP="00970F1E">
      <w:pPr>
        <w:ind w:firstLine="709"/>
        <w:jc w:val="both"/>
      </w:pPr>
      <w:r w:rsidRPr="00F319A8">
        <w:rPr>
          <w:b/>
          <w:bCs/>
        </w:rPr>
        <w:t>Основные задачи подпрограммы</w:t>
      </w:r>
      <w:r w:rsidRPr="00F319A8">
        <w:t xml:space="preserve">: </w:t>
      </w:r>
    </w:p>
    <w:p w:rsidR="00A7382C" w:rsidRPr="00F319A8" w:rsidRDefault="00A7382C" w:rsidP="00970F1E">
      <w:pPr>
        <w:pStyle w:val="afa"/>
        <w:ind w:firstLine="709"/>
        <w:rPr>
          <w:rFonts w:ascii="Times New Roman" w:hAnsi="Times New Roman" w:cs="Times New Roman"/>
          <w:sz w:val="20"/>
          <w:szCs w:val="20"/>
        </w:rPr>
      </w:pPr>
      <w:r w:rsidRPr="00F319A8">
        <w:rPr>
          <w:rFonts w:ascii="Times New Roman" w:hAnsi="Times New Roman" w:cs="Times New Roman"/>
          <w:sz w:val="20"/>
          <w:szCs w:val="20"/>
        </w:rPr>
        <w:t xml:space="preserve">- модернизация и развитие коммунальной инфраструктуры, </w:t>
      </w:r>
    </w:p>
    <w:p w:rsidR="00A7382C" w:rsidRPr="00F319A8" w:rsidRDefault="00A7382C" w:rsidP="00970F1E">
      <w:pPr>
        <w:pStyle w:val="afa"/>
        <w:ind w:firstLine="709"/>
        <w:rPr>
          <w:rFonts w:ascii="Times New Roman" w:hAnsi="Times New Roman" w:cs="Times New Roman"/>
          <w:sz w:val="20"/>
          <w:szCs w:val="20"/>
        </w:rPr>
      </w:pPr>
      <w:r w:rsidRPr="00F319A8">
        <w:rPr>
          <w:rFonts w:ascii="Times New Roman" w:hAnsi="Times New Roman" w:cs="Times New Roman"/>
          <w:sz w:val="20"/>
          <w:szCs w:val="20"/>
        </w:rPr>
        <w:t>- информационно-консультативная поддержка населения по вопросам деятельности в сфере жилищно-коммунального хозяйства и коммунальной  инфраструктуры;</w:t>
      </w:r>
    </w:p>
    <w:p w:rsidR="00A7382C" w:rsidRPr="00F319A8" w:rsidRDefault="00A7382C" w:rsidP="00970F1E">
      <w:pPr>
        <w:ind w:firstLine="709"/>
        <w:jc w:val="both"/>
      </w:pPr>
      <w:r w:rsidRPr="00F319A8">
        <w:t xml:space="preserve">- снижение уровня убыточных предприятий жилищно-коммунального хозяйства, совершенствование финансово-инвестиционного климата в сфере жилищно-коммунального хозяйства; </w:t>
      </w:r>
    </w:p>
    <w:p w:rsidR="00A7382C" w:rsidRPr="00F319A8" w:rsidRDefault="00A7382C" w:rsidP="00970F1E">
      <w:pPr>
        <w:ind w:firstLine="709"/>
        <w:jc w:val="both"/>
      </w:pPr>
      <w:r w:rsidRPr="00F319A8">
        <w:t>- содействие в обеспечении предприятий сферы жилищно-коммунального хозяйства квалифицированными кадрами;</w:t>
      </w:r>
    </w:p>
    <w:p w:rsidR="00A7382C" w:rsidRPr="00F319A8" w:rsidRDefault="00A7382C" w:rsidP="00970F1E">
      <w:pPr>
        <w:ind w:firstLine="709"/>
        <w:jc w:val="both"/>
      </w:pPr>
      <w:r w:rsidRPr="00F319A8">
        <w:rPr>
          <w:lang w:eastAsia="en-US"/>
        </w:rPr>
        <w:t>- строительство и реконструкция систем жизнеобеспечения населения, в том числе, обеспечивающих санитарное благополучие территории и граждан ;</w:t>
      </w:r>
    </w:p>
    <w:p w:rsidR="00A7382C" w:rsidRPr="00F319A8" w:rsidRDefault="00A7382C" w:rsidP="00970F1E">
      <w:pPr>
        <w:ind w:firstLine="709"/>
        <w:jc w:val="both"/>
      </w:pPr>
      <w:r w:rsidRPr="00F319A8">
        <w:t>- содержание, реконструкция и модернизация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района;</w:t>
      </w:r>
    </w:p>
    <w:p w:rsidR="00A7382C" w:rsidRPr="00F319A8" w:rsidRDefault="00A7382C" w:rsidP="00970F1E">
      <w:pPr>
        <w:ind w:firstLine="709"/>
        <w:jc w:val="both"/>
      </w:pPr>
      <w:r w:rsidRPr="00F319A8">
        <w:t>- повышение эффективности и качества перевозок граждан  на межмуниципальных  маршрутах Мокшанского района общественным пассажирским транспортом;</w:t>
      </w:r>
    </w:p>
    <w:p w:rsidR="00A7382C" w:rsidRPr="00F319A8" w:rsidRDefault="00A7382C" w:rsidP="00970F1E">
      <w:pPr>
        <w:ind w:firstLine="709"/>
        <w:jc w:val="both"/>
      </w:pPr>
      <w:r w:rsidRPr="00F319A8">
        <w:t>- развитие территорий, социальной и инженерной инфраструктуры в Мокшанском районе.</w:t>
      </w:r>
    </w:p>
    <w:p w:rsidR="00A7382C" w:rsidRPr="00F319A8" w:rsidRDefault="00A7382C" w:rsidP="00970F1E">
      <w:pPr>
        <w:ind w:firstLine="709"/>
        <w:jc w:val="both"/>
      </w:pPr>
      <w:r w:rsidRPr="00F319A8">
        <w:t>Решение поставленных задач позволит сохранить имеющиеся объекты жизнеобеспечения населения и развить позитивную динамику в сфере жилищно-коммунального хозяйства, обеспечив при этом снижение уровня износа объектов коммунальной инфраструктуры, минимизацию рисков возникновения аварий на указанных объектов .</w:t>
      </w:r>
    </w:p>
    <w:p w:rsidR="00A7382C" w:rsidRPr="00F319A8" w:rsidRDefault="00A7382C" w:rsidP="00970F1E">
      <w:pPr>
        <w:rPr>
          <w:b/>
          <w:bCs/>
          <w:i/>
          <w:iCs/>
          <w:lang w:eastAsia="en-US"/>
        </w:rPr>
      </w:pPr>
    </w:p>
    <w:p w:rsidR="00A7382C" w:rsidRDefault="00A7382C" w:rsidP="00DB1354">
      <w:pPr>
        <w:jc w:val="center"/>
      </w:pPr>
      <w:r>
        <w:t>Подпрограмма 2</w:t>
      </w:r>
    </w:p>
    <w:p w:rsidR="00A7382C" w:rsidRDefault="00A7382C" w:rsidP="00DB1354">
      <w:pPr>
        <w:jc w:val="center"/>
      </w:pP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 xml:space="preserve">За последние годы структура промышленного производства Мокшанского района претерпела существенные изменения. В первую очередь это проявилось в снижении удельного веса промышленных предприятий. Данный факт, а так же специфические климатические характеристики Мокшанского района (условия рассеивания примесей в зоне умеренного потенциала загрязнения атмосферы), позволяют считать проблему загрязнения атмосферного воздуха стационарными источниками выбросов как не первостепенную. 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>В основном загрязнение окружающей среды связано с дефицитом мощностей очистных сооружений по очистке канализационных стоков. Дефицит мощностей по очистке канализационных стоков приводит к тому, что недостаточно очищенные сточные воды сбрасываются в открытые водоемы и это обостряет экологическую обстановку в Мокшанском районе. Ввиду этого немаловажными являются мероприятия по строительству новых и реконструкции действующих очистных сооружений биологической очистки в населенных пунктах.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>Необходимыми мерами по оздоровлению и сохранению малых рек является: прекращение сброса неочищенных и недостаточно очищенных сточных вод, ликвидация свалок по берегам рек, расчистка источников, родников, ключей, применение мер против смыва почв с речных склонов и попадания загрязненных стоков в реки, рациональное внесение удобрений на полях на территориях водосбора малых рек, систематический контроль за их состоянием, проведение разъяснительной работы среди природопользователей и населения.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>Сложившаяся в Мокшанском районе ситуация в области обращения с отходами может привести к опасному загрязнению окружающей природной среды и создать реальную угрозу здоровью населения. В настоящее время около 60 % населения Мокшанского района включено в систему сбора и вывоза ТБО для захоронения на специализированных объектах. Остро стоит проблема возникновения несанкционированных свалок из-за недостатков системы сбора и захоронения (утилизации) отходов потребления, и в связи с недостаточной экологической культурой населения. Для решения указанных проблем в Программе предусмотрены мероприятия по совершенствованию объектов размещения отходов производства и потребления, предотвращение и ликвидация вредного воздействия твердых бытовых отходов на окружающую природную среду в рамках исполнения органами местного самоуправления своих полномочий.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>Большое значение для сохранения окружающей природной среды имеет экологическая культура населения. Экологическое мировоззрение определяет поведение человека в природе, уровень использования им природных богатств, так как массовый ущерб окружающей среде наносится либо из-за экологически безграмотного поведения, либо из-за стремления получить сиюминутную выгоду. Экологическое воспитание должно начинаться с раннего детства и продолжаться всю жизнь. В рамках программы предусмотрено проведение работ по формированию системы экологического образования, воспитания и информирования жителей Мокшанского района.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>Из анализа состояния окружающей природной среды установлено наличие следующих проблем в сфере охраны природы, требующих безотлагательного разрешения: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 xml:space="preserve">1) высокий уровень загрязнения водоемов; 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>2) загрязнение территории района отходами производства и потребления;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>3) недостаточный уровень мониторинга и контроля состояния окружающей среды;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>4) низкий уровень экологических знаний и культуры населения района;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>5) недостаточный уровень информированности населения по вопросам охраны окружающей среды;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>6) отсутствие проектной документации и зонирования территории по степени экологической нагрузки.</w:t>
      </w:r>
    </w:p>
    <w:p w:rsidR="00A7382C" w:rsidRPr="00F319A8" w:rsidRDefault="00A7382C" w:rsidP="00DB1354">
      <w:pPr>
        <w:ind w:firstLine="709"/>
        <w:jc w:val="both"/>
        <w:rPr>
          <w:bCs/>
          <w:iCs/>
          <w:lang w:eastAsia="en-US"/>
        </w:rPr>
      </w:pPr>
      <w:r w:rsidRPr="00F319A8">
        <w:rPr>
          <w:bCs/>
          <w:iCs/>
          <w:lang w:eastAsia="en-US"/>
        </w:rPr>
        <w:t>Выявленный комплекс экологических проблем может быть решен только программно-целевым методом. Программно-целевое решение проблем охраны природы обусловлено также необходимостью координации деятельности предприятий всех форм собственности, муниципальных служб, общественных организаций и жителей района в создании условий, обеспечивающих комфортную и безопасную окружающую среду.</w:t>
      </w:r>
    </w:p>
    <w:p w:rsidR="00A7382C" w:rsidRPr="00F319A8" w:rsidRDefault="00A7382C" w:rsidP="00DB1354">
      <w:pPr>
        <w:ind w:firstLine="709"/>
        <w:jc w:val="both"/>
        <w:rPr>
          <w:b/>
          <w:bCs/>
          <w:i/>
          <w:iCs/>
          <w:lang w:eastAsia="en-US"/>
        </w:rPr>
      </w:pPr>
    </w:p>
    <w:p w:rsidR="00A7382C" w:rsidRPr="00F319A8" w:rsidRDefault="00A7382C" w:rsidP="00DB1354">
      <w:pPr>
        <w:pStyle w:val="Heading1"/>
        <w:tabs>
          <w:tab w:val="left" w:pos="900"/>
        </w:tabs>
        <w:rPr>
          <w:sz w:val="20"/>
          <w:szCs w:val="20"/>
        </w:rPr>
      </w:pPr>
      <w:r w:rsidRPr="00F319A8">
        <w:rPr>
          <w:sz w:val="20"/>
          <w:szCs w:val="20"/>
        </w:rPr>
        <w:t>Цели и задачи подпрограммы</w:t>
      </w:r>
    </w:p>
    <w:p w:rsidR="00A7382C" w:rsidRPr="00F319A8" w:rsidRDefault="00A7382C" w:rsidP="00DB1354">
      <w:pPr>
        <w:jc w:val="both"/>
      </w:pPr>
    </w:p>
    <w:p w:rsidR="00A7382C" w:rsidRPr="00F319A8" w:rsidRDefault="00A7382C" w:rsidP="00DB1354">
      <w:pPr>
        <w:pStyle w:val="14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19A8">
        <w:rPr>
          <w:rFonts w:ascii="Times New Roman" w:hAnsi="Times New Roman" w:cs="Times New Roman"/>
          <w:sz w:val="20"/>
          <w:szCs w:val="20"/>
        </w:rPr>
        <w:t>Основной целью подпрограммы является  обеспечение конституционных прав граждан на благоприятную окружающую среду за счет стабилизации экологической обстановки в Мокшанском районе Пензенской области.</w:t>
      </w:r>
    </w:p>
    <w:p w:rsidR="00A7382C" w:rsidRPr="00F319A8" w:rsidRDefault="00A7382C" w:rsidP="00DB1354">
      <w:pPr>
        <w:pStyle w:val="14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19A8">
        <w:rPr>
          <w:rFonts w:ascii="Times New Roman" w:hAnsi="Times New Roman" w:cs="Times New Roman"/>
          <w:sz w:val="20"/>
          <w:szCs w:val="20"/>
        </w:rPr>
        <w:t>Задачи подпрограммы:</w:t>
      </w:r>
    </w:p>
    <w:p w:rsidR="00A7382C" w:rsidRPr="00F319A8" w:rsidRDefault="00A7382C" w:rsidP="00DB1354">
      <w:pPr>
        <w:ind w:firstLine="709"/>
        <w:jc w:val="both"/>
      </w:pPr>
      <w:r w:rsidRPr="00F319A8">
        <w:t>- организация и осуществление в Мокшанском районе проектов и мероприятий в сфере охраны окружающей среды;</w:t>
      </w:r>
    </w:p>
    <w:p w:rsidR="00A7382C" w:rsidRPr="00F319A8" w:rsidRDefault="00A7382C" w:rsidP="00DB1354">
      <w:pPr>
        <w:ind w:firstLine="709"/>
        <w:jc w:val="both"/>
        <w:rPr>
          <w:lang w:eastAsia="en-US"/>
        </w:rPr>
      </w:pPr>
      <w:r w:rsidRPr="00F319A8">
        <w:t>-</w:t>
      </w:r>
      <w:r w:rsidRPr="00F319A8">
        <w:rPr>
          <w:lang w:eastAsia="en-US"/>
        </w:rPr>
        <w:t xml:space="preserve"> уменьшение негативного воздействия отходов производства и потребления  на окружающую среду;</w:t>
      </w:r>
    </w:p>
    <w:p w:rsidR="00A7382C" w:rsidRPr="00F319A8" w:rsidRDefault="00A7382C" w:rsidP="00DB1354">
      <w:pPr>
        <w:ind w:firstLine="709"/>
        <w:jc w:val="both"/>
      </w:pPr>
      <w:r w:rsidRPr="00F319A8">
        <w:rPr>
          <w:lang w:eastAsia="en-US"/>
        </w:rPr>
        <w:t>-</w:t>
      </w:r>
      <w:r w:rsidRPr="00F319A8">
        <w:t xml:space="preserve"> повышение уровня экологической культуры, природоохранного образования населения Мокшанского района Пензенской области.</w:t>
      </w:r>
    </w:p>
    <w:p w:rsidR="00A7382C" w:rsidRDefault="00A7382C" w:rsidP="00DB1354">
      <w:pPr>
        <w:jc w:val="center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</w:pPr>
    </w:p>
    <w:p w:rsidR="00A7382C" w:rsidRDefault="00A7382C" w:rsidP="005854D9">
      <w:pPr>
        <w:jc w:val="right"/>
        <w:sectPr w:rsidR="00A7382C" w:rsidSect="0038726B">
          <w:pgSz w:w="11906" w:h="16838"/>
          <w:pgMar w:top="902" w:right="849" w:bottom="993" w:left="993" w:header="720" w:footer="720" w:gutter="0"/>
          <w:cols w:space="720"/>
          <w:noEndnote/>
        </w:sectPr>
      </w:pPr>
    </w:p>
    <w:p w:rsidR="00A7382C" w:rsidRPr="00F319A8" w:rsidRDefault="00A7382C" w:rsidP="005854D9">
      <w:pPr>
        <w:jc w:val="right"/>
      </w:pPr>
      <w:r w:rsidRPr="00F319A8">
        <w:t>Приложение №1</w:t>
      </w:r>
    </w:p>
    <w:p w:rsidR="00A7382C" w:rsidRPr="00F319A8" w:rsidRDefault="00A7382C" w:rsidP="005854D9">
      <w:pPr>
        <w:jc w:val="right"/>
      </w:pPr>
      <w:r w:rsidRPr="00F319A8">
        <w:t xml:space="preserve">к муниципальной программе </w:t>
      </w:r>
    </w:p>
    <w:p w:rsidR="00A7382C" w:rsidRPr="00F319A8" w:rsidRDefault="00A7382C" w:rsidP="005854D9">
      <w:pPr>
        <w:jc w:val="right"/>
        <w:rPr>
          <w:bCs/>
        </w:rPr>
      </w:pPr>
      <w:r w:rsidRPr="00F319A8">
        <w:t>«</w:t>
      </w:r>
      <w:r w:rsidRPr="00F319A8">
        <w:rPr>
          <w:bCs/>
        </w:rPr>
        <w:t xml:space="preserve">Модернизация и реформирование </w:t>
      </w:r>
    </w:p>
    <w:p w:rsidR="00A7382C" w:rsidRPr="00F319A8" w:rsidRDefault="00A7382C" w:rsidP="005854D9">
      <w:pPr>
        <w:jc w:val="right"/>
        <w:rPr>
          <w:bCs/>
        </w:rPr>
      </w:pPr>
      <w:r w:rsidRPr="00F319A8">
        <w:rPr>
          <w:bCs/>
        </w:rPr>
        <w:t>систем жизнеобеспечения и объектов</w:t>
      </w:r>
    </w:p>
    <w:p w:rsidR="00A7382C" w:rsidRPr="00F319A8" w:rsidRDefault="00A7382C" w:rsidP="005854D9">
      <w:pPr>
        <w:jc w:val="right"/>
        <w:rPr>
          <w:b/>
          <w:bCs/>
        </w:rPr>
      </w:pPr>
      <w:r w:rsidRPr="00F319A8">
        <w:rPr>
          <w:bCs/>
        </w:rPr>
        <w:t xml:space="preserve"> коммунальной инфраструктуры</w:t>
      </w:r>
      <w:r w:rsidRPr="00F319A8">
        <w:rPr>
          <w:b/>
          <w:bCs/>
        </w:rPr>
        <w:t xml:space="preserve"> </w:t>
      </w:r>
    </w:p>
    <w:p w:rsidR="00A7382C" w:rsidRPr="00F319A8" w:rsidRDefault="00A7382C" w:rsidP="005854D9">
      <w:pPr>
        <w:jc w:val="right"/>
      </w:pPr>
      <w:r w:rsidRPr="00F319A8">
        <w:t xml:space="preserve">в Мокшанском районе Пензенской области </w:t>
      </w:r>
    </w:p>
    <w:p w:rsidR="00A7382C" w:rsidRPr="00F319A8" w:rsidRDefault="00A7382C" w:rsidP="005854D9">
      <w:pPr>
        <w:jc w:val="right"/>
      </w:pPr>
      <w:r w:rsidRPr="00F319A8">
        <w:t>на 2014-20</w:t>
      </w:r>
      <w:r>
        <w:t>20</w:t>
      </w:r>
      <w:r w:rsidRPr="00F319A8">
        <w:t xml:space="preserve"> годы»</w:t>
      </w:r>
    </w:p>
    <w:p w:rsidR="00A7382C" w:rsidRPr="00F319A8" w:rsidRDefault="00A7382C" w:rsidP="005854D9">
      <w:r w:rsidRPr="00F319A8">
        <w:t xml:space="preserve"> </w:t>
      </w:r>
    </w:p>
    <w:p w:rsidR="00A7382C" w:rsidRPr="00F319A8" w:rsidRDefault="00A7382C" w:rsidP="005854D9">
      <w:pPr>
        <w:jc w:val="center"/>
        <w:rPr>
          <w:b/>
          <w:bCs/>
        </w:rPr>
      </w:pPr>
      <w:r w:rsidRPr="00F319A8">
        <w:rPr>
          <w:b/>
          <w:bCs/>
        </w:rPr>
        <w:t>П Е Р Е Ч Е Н Ь</w:t>
      </w:r>
    </w:p>
    <w:p w:rsidR="00A7382C" w:rsidRDefault="00A7382C" w:rsidP="005854D9">
      <w:pPr>
        <w:jc w:val="center"/>
      </w:pPr>
      <w:r w:rsidRPr="00F319A8">
        <w:t>целевых показателей муниципальной программы Мокшанского района «</w:t>
      </w:r>
      <w:r w:rsidRPr="00F319A8">
        <w:rPr>
          <w:bCs/>
        </w:rPr>
        <w:t>Модернизация и реформирование  систем жизнеобеспечения и объектов</w:t>
      </w:r>
      <w:r>
        <w:rPr>
          <w:bCs/>
        </w:rPr>
        <w:t xml:space="preserve"> </w:t>
      </w:r>
      <w:r w:rsidRPr="00F319A8">
        <w:rPr>
          <w:bCs/>
        </w:rPr>
        <w:t>коммунальной инфраструктуры</w:t>
      </w:r>
      <w:r w:rsidRPr="00F319A8">
        <w:rPr>
          <w:b/>
          <w:bCs/>
        </w:rPr>
        <w:t xml:space="preserve"> </w:t>
      </w:r>
      <w:r w:rsidRPr="00F319A8">
        <w:t xml:space="preserve">в Мокшанском районе Пензенской области </w:t>
      </w:r>
    </w:p>
    <w:p w:rsidR="00A7382C" w:rsidRPr="00F319A8" w:rsidRDefault="00A7382C" w:rsidP="005854D9">
      <w:pPr>
        <w:jc w:val="center"/>
        <w:rPr>
          <w:b/>
          <w:bCs/>
        </w:rPr>
      </w:pPr>
      <w:r w:rsidRPr="00F319A8">
        <w:t>на 2014-20</w:t>
      </w:r>
      <w:r>
        <w:t>20</w:t>
      </w:r>
      <w:r w:rsidRPr="00F319A8">
        <w:t xml:space="preserve"> годы»</w:t>
      </w:r>
    </w:p>
    <w:p w:rsidR="00A7382C" w:rsidRPr="00665F1F" w:rsidRDefault="00A7382C" w:rsidP="005854D9">
      <w:pPr>
        <w:jc w:val="center"/>
        <w:rPr>
          <w:b/>
          <w:bCs/>
          <w:sz w:val="16"/>
          <w:szCs w:val="16"/>
        </w:rPr>
      </w:pPr>
      <w:r w:rsidRPr="00F319A8">
        <w:rPr>
          <w:i/>
          <w:iCs/>
        </w:rPr>
        <w:t xml:space="preserve">   </w:t>
      </w:r>
      <w:r w:rsidRPr="00F319A8">
        <w:t xml:space="preserve"> </w:t>
      </w:r>
    </w:p>
    <w:tbl>
      <w:tblPr>
        <w:tblW w:w="151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6792"/>
        <w:gridCol w:w="1300"/>
        <w:gridCol w:w="993"/>
        <w:gridCol w:w="992"/>
        <w:gridCol w:w="898"/>
        <w:gridCol w:w="906"/>
        <w:gridCol w:w="900"/>
        <w:gridCol w:w="900"/>
        <w:gridCol w:w="800"/>
      </w:tblGrid>
      <w:tr w:rsidR="00A7382C" w:rsidRPr="00F319A8" w:rsidTr="00665F1F">
        <w:tc>
          <w:tcPr>
            <w:tcW w:w="7500" w:type="dxa"/>
            <w:gridSpan w:val="2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Ответственный исполнитель</w:t>
            </w:r>
          </w:p>
        </w:tc>
        <w:tc>
          <w:tcPr>
            <w:tcW w:w="7689" w:type="dxa"/>
            <w:gridSpan w:val="8"/>
          </w:tcPr>
          <w:p w:rsidR="00A7382C" w:rsidRDefault="00A7382C" w:rsidP="00F4535C">
            <w:pPr>
              <w:jc w:val="center"/>
            </w:pPr>
            <w:r w:rsidRPr="00F319A8">
              <w:t>Администрация Мокшанского района (отдел муниципального хозяйства</w:t>
            </w:r>
            <w:r>
              <w:t>,</w:t>
            </w:r>
          </w:p>
          <w:p w:rsidR="00A7382C" w:rsidRPr="00F319A8" w:rsidRDefault="00A7382C" w:rsidP="00F4535C">
            <w:pPr>
              <w:jc w:val="center"/>
            </w:pPr>
            <w:r w:rsidRPr="00F319A8">
              <w:t xml:space="preserve"> строительства</w:t>
            </w:r>
            <w:r>
              <w:t xml:space="preserve"> и </w:t>
            </w:r>
            <w:r w:rsidRPr="00F319A8">
              <w:t>архитектуры)</w:t>
            </w:r>
          </w:p>
        </w:tc>
      </w:tr>
      <w:tr w:rsidR="00A7382C" w:rsidRPr="00F319A8" w:rsidTr="00665F1F">
        <w:tc>
          <w:tcPr>
            <w:tcW w:w="708" w:type="dxa"/>
            <w:vMerge w:val="restart"/>
          </w:tcPr>
          <w:p w:rsidR="00A7382C" w:rsidRPr="00F319A8" w:rsidRDefault="00A7382C" w:rsidP="004E4130">
            <w:pPr>
              <w:jc w:val="center"/>
            </w:pPr>
            <w:r w:rsidRPr="00F319A8">
              <w:t>№ п\п</w:t>
            </w:r>
          </w:p>
        </w:tc>
        <w:tc>
          <w:tcPr>
            <w:tcW w:w="6792" w:type="dxa"/>
            <w:vMerge w:val="restart"/>
          </w:tcPr>
          <w:p w:rsidR="00A7382C" w:rsidRPr="00F319A8" w:rsidRDefault="00A7382C" w:rsidP="004E4130">
            <w:pPr>
              <w:jc w:val="center"/>
            </w:pPr>
            <w:r w:rsidRPr="00F319A8">
              <w:t xml:space="preserve">Наименование целевого показателя </w:t>
            </w:r>
          </w:p>
        </w:tc>
        <w:tc>
          <w:tcPr>
            <w:tcW w:w="1300" w:type="dxa"/>
            <w:vMerge w:val="restart"/>
          </w:tcPr>
          <w:p w:rsidR="00A7382C" w:rsidRPr="00F319A8" w:rsidRDefault="00A7382C" w:rsidP="004E4130">
            <w:pPr>
              <w:jc w:val="center"/>
            </w:pPr>
            <w:r w:rsidRPr="00F319A8">
              <w:t>Единица измерения</w:t>
            </w:r>
          </w:p>
        </w:tc>
        <w:tc>
          <w:tcPr>
            <w:tcW w:w="6389" w:type="dxa"/>
            <w:gridSpan w:val="7"/>
          </w:tcPr>
          <w:p w:rsidR="00A7382C" w:rsidRPr="00F319A8" w:rsidRDefault="00A7382C" w:rsidP="004E4130">
            <w:pPr>
              <w:jc w:val="center"/>
            </w:pPr>
            <w:r w:rsidRPr="00F319A8">
              <w:t xml:space="preserve">Значения целевых показателей </w:t>
            </w:r>
          </w:p>
        </w:tc>
      </w:tr>
      <w:tr w:rsidR="00A7382C" w:rsidRPr="00F319A8" w:rsidTr="00665F1F">
        <w:trPr>
          <w:trHeight w:val="189"/>
        </w:trPr>
        <w:tc>
          <w:tcPr>
            <w:tcW w:w="708" w:type="dxa"/>
            <w:vMerge/>
          </w:tcPr>
          <w:p w:rsidR="00A7382C" w:rsidRPr="00F319A8" w:rsidRDefault="00A7382C" w:rsidP="004E4130">
            <w:pPr>
              <w:jc w:val="right"/>
            </w:pPr>
          </w:p>
        </w:tc>
        <w:tc>
          <w:tcPr>
            <w:tcW w:w="6792" w:type="dxa"/>
            <w:vMerge/>
          </w:tcPr>
          <w:p w:rsidR="00A7382C" w:rsidRPr="00F319A8" w:rsidRDefault="00A7382C" w:rsidP="004E4130">
            <w:pPr>
              <w:jc w:val="right"/>
            </w:pPr>
          </w:p>
        </w:tc>
        <w:tc>
          <w:tcPr>
            <w:tcW w:w="1300" w:type="dxa"/>
            <w:vMerge/>
          </w:tcPr>
          <w:p w:rsidR="00A7382C" w:rsidRPr="00F319A8" w:rsidRDefault="00A7382C" w:rsidP="004E4130">
            <w:pPr>
              <w:jc w:val="right"/>
            </w:pPr>
          </w:p>
        </w:tc>
        <w:tc>
          <w:tcPr>
            <w:tcW w:w="993" w:type="dxa"/>
          </w:tcPr>
          <w:p w:rsidR="00A7382C" w:rsidRPr="00F319A8" w:rsidRDefault="00A7382C" w:rsidP="004E4130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2014 год</w:t>
            </w:r>
          </w:p>
        </w:tc>
        <w:tc>
          <w:tcPr>
            <w:tcW w:w="992" w:type="dxa"/>
          </w:tcPr>
          <w:p w:rsidR="00A7382C" w:rsidRPr="00F319A8" w:rsidRDefault="00A7382C" w:rsidP="004E4130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2015 год</w:t>
            </w:r>
          </w:p>
        </w:tc>
        <w:tc>
          <w:tcPr>
            <w:tcW w:w="898" w:type="dxa"/>
          </w:tcPr>
          <w:p w:rsidR="00A7382C" w:rsidRPr="00F319A8" w:rsidRDefault="00A7382C" w:rsidP="004E4130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2016 год</w:t>
            </w:r>
          </w:p>
        </w:tc>
        <w:tc>
          <w:tcPr>
            <w:tcW w:w="906" w:type="dxa"/>
          </w:tcPr>
          <w:p w:rsidR="00A7382C" w:rsidRPr="00F319A8" w:rsidRDefault="00A7382C" w:rsidP="004E4130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2017 год</w:t>
            </w:r>
          </w:p>
        </w:tc>
        <w:tc>
          <w:tcPr>
            <w:tcW w:w="900" w:type="dxa"/>
          </w:tcPr>
          <w:p w:rsidR="00A7382C" w:rsidRPr="00635BEC" w:rsidRDefault="00A7382C" w:rsidP="004E4130">
            <w:pPr>
              <w:jc w:val="center"/>
              <w:rPr>
                <w:color w:val="FF0000"/>
                <w:spacing w:val="-20"/>
              </w:rPr>
            </w:pPr>
            <w:r w:rsidRPr="00635BEC">
              <w:rPr>
                <w:color w:val="FF0000"/>
                <w:spacing w:val="-20"/>
              </w:rPr>
              <w:t>2018 год</w:t>
            </w:r>
          </w:p>
        </w:tc>
        <w:tc>
          <w:tcPr>
            <w:tcW w:w="900" w:type="dxa"/>
          </w:tcPr>
          <w:p w:rsidR="00A7382C" w:rsidRPr="00635BEC" w:rsidRDefault="00A7382C" w:rsidP="004E4130">
            <w:pPr>
              <w:jc w:val="center"/>
              <w:rPr>
                <w:color w:val="FF0000"/>
                <w:spacing w:val="-20"/>
              </w:rPr>
            </w:pPr>
            <w:r w:rsidRPr="00635BEC">
              <w:rPr>
                <w:color w:val="FF0000"/>
                <w:spacing w:val="-20"/>
              </w:rPr>
              <w:t>2019 год</w:t>
            </w:r>
          </w:p>
        </w:tc>
        <w:tc>
          <w:tcPr>
            <w:tcW w:w="800" w:type="dxa"/>
          </w:tcPr>
          <w:p w:rsidR="00A7382C" w:rsidRPr="00635BEC" w:rsidRDefault="00A7382C" w:rsidP="004E4130">
            <w:pPr>
              <w:jc w:val="center"/>
              <w:rPr>
                <w:color w:val="FF0000"/>
                <w:spacing w:val="-20"/>
              </w:rPr>
            </w:pPr>
            <w:r w:rsidRPr="00635BEC">
              <w:rPr>
                <w:color w:val="FF0000"/>
                <w:spacing w:val="-20"/>
              </w:rPr>
              <w:t>2020 год</w:t>
            </w:r>
          </w:p>
        </w:tc>
      </w:tr>
      <w:tr w:rsidR="00A7382C" w:rsidRPr="00F319A8" w:rsidTr="00665F1F">
        <w:tc>
          <w:tcPr>
            <w:tcW w:w="15189" w:type="dxa"/>
            <w:gridSpan w:val="10"/>
            <w:vAlign w:val="center"/>
          </w:tcPr>
          <w:p w:rsidR="00A7382C" w:rsidRDefault="00A7382C" w:rsidP="00E135E2">
            <w:pPr>
              <w:jc w:val="center"/>
              <w:rPr>
                <w:b/>
                <w:bCs/>
              </w:rPr>
            </w:pPr>
            <w:r w:rsidRPr="00F319A8">
              <w:rPr>
                <w:bCs/>
              </w:rPr>
              <w:t>Модернизация и реформирование  систем жизнеобеспечения и объектов</w:t>
            </w:r>
            <w:r>
              <w:rPr>
                <w:bCs/>
              </w:rPr>
              <w:t xml:space="preserve"> </w:t>
            </w:r>
            <w:r w:rsidRPr="00F319A8">
              <w:rPr>
                <w:bCs/>
              </w:rPr>
              <w:t>коммунальной инфраструктуры</w:t>
            </w:r>
            <w:r w:rsidRPr="00F319A8">
              <w:rPr>
                <w:b/>
                <w:bCs/>
              </w:rPr>
              <w:t xml:space="preserve"> </w:t>
            </w:r>
          </w:p>
          <w:p w:rsidR="00A7382C" w:rsidRPr="00F319A8" w:rsidRDefault="00A7382C" w:rsidP="00E135E2">
            <w:pPr>
              <w:jc w:val="center"/>
              <w:rPr>
                <w:bCs/>
              </w:rPr>
            </w:pPr>
            <w:r w:rsidRPr="00F319A8">
              <w:t>в Мокшанском районе Пензенской области на 2014-2017 годы</w:t>
            </w:r>
          </w:p>
        </w:tc>
      </w:tr>
      <w:tr w:rsidR="00A7382C" w:rsidRPr="00F319A8" w:rsidTr="00665F1F"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1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4E4130">
            <w:pPr>
              <w:ind w:right="57"/>
            </w:pPr>
            <w:r w:rsidRPr="00F319A8">
              <w:t>Доля площади жилищного фонда, обеспеченного всеми видами благоустройства, в общей площади жилищного фонда Мокшанского района Пензенской области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%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72</w:t>
            </w:r>
          </w:p>
        </w:tc>
        <w:tc>
          <w:tcPr>
            <w:tcW w:w="992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72,5</w:t>
            </w:r>
          </w:p>
        </w:tc>
        <w:tc>
          <w:tcPr>
            <w:tcW w:w="898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73</w:t>
            </w:r>
          </w:p>
        </w:tc>
        <w:tc>
          <w:tcPr>
            <w:tcW w:w="906" w:type="dxa"/>
            <w:vAlign w:val="center"/>
          </w:tcPr>
          <w:p w:rsidR="00A7382C" w:rsidRPr="00F319A8" w:rsidRDefault="00A7382C" w:rsidP="007C6735">
            <w:pPr>
              <w:jc w:val="center"/>
            </w:pPr>
            <w:r w:rsidRPr="00F319A8">
              <w:t>73,5</w:t>
            </w:r>
          </w:p>
        </w:tc>
        <w:tc>
          <w:tcPr>
            <w:tcW w:w="9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74,0</w:t>
            </w:r>
          </w:p>
        </w:tc>
        <w:tc>
          <w:tcPr>
            <w:tcW w:w="9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74,5</w:t>
            </w:r>
          </w:p>
        </w:tc>
        <w:tc>
          <w:tcPr>
            <w:tcW w:w="8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75,0</w:t>
            </w:r>
          </w:p>
        </w:tc>
      </w:tr>
      <w:tr w:rsidR="00A7382C" w:rsidRPr="00F319A8" w:rsidTr="00665F1F"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2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4E4130">
            <w:pPr>
              <w:ind w:right="57"/>
            </w:pPr>
            <w:r w:rsidRPr="00F319A8">
              <w:t>Уровень износа коммунальной инфраструктуры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%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48</w:t>
            </w:r>
          </w:p>
        </w:tc>
        <w:tc>
          <w:tcPr>
            <w:tcW w:w="992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47,5</w:t>
            </w:r>
          </w:p>
        </w:tc>
        <w:tc>
          <w:tcPr>
            <w:tcW w:w="898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47</w:t>
            </w:r>
          </w:p>
        </w:tc>
        <w:tc>
          <w:tcPr>
            <w:tcW w:w="906" w:type="dxa"/>
            <w:vAlign w:val="center"/>
          </w:tcPr>
          <w:p w:rsidR="00A7382C" w:rsidRPr="00F319A8" w:rsidRDefault="00A7382C" w:rsidP="007C6735">
            <w:pPr>
              <w:jc w:val="center"/>
            </w:pPr>
            <w:r w:rsidRPr="00F319A8">
              <w:t>46,5</w:t>
            </w:r>
          </w:p>
        </w:tc>
        <w:tc>
          <w:tcPr>
            <w:tcW w:w="9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46,0</w:t>
            </w:r>
          </w:p>
        </w:tc>
        <w:tc>
          <w:tcPr>
            <w:tcW w:w="9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45,5</w:t>
            </w:r>
          </w:p>
        </w:tc>
        <w:tc>
          <w:tcPr>
            <w:tcW w:w="8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45,0</w:t>
            </w:r>
          </w:p>
        </w:tc>
      </w:tr>
      <w:tr w:rsidR="00A7382C" w:rsidRPr="00F319A8" w:rsidTr="00665F1F">
        <w:trPr>
          <w:trHeight w:val="275"/>
        </w:trPr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3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4E4130">
            <w:pPr>
              <w:ind w:right="57"/>
            </w:pPr>
            <w:r w:rsidRPr="00F319A8">
              <w:t>Процент прироста износа коммунальной инфраструктуры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%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992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898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906" w:type="dxa"/>
            <w:vAlign w:val="center"/>
          </w:tcPr>
          <w:p w:rsidR="00A7382C" w:rsidRPr="00F319A8" w:rsidRDefault="00A7382C" w:rsidP="007C6735">
            <w:pPr>
              <w:jc w:val="center"/>
            </w:pPr>
            <w:r w:rsidRPr="00F319A8">
              <w:t>0</w:t>
            </w:r>
          </w:p>
        </w:tc>
        <w:tc>
          <w:tcPr>
            <w:tcW w:w="9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  <w:tc>
          <w:tcPr>
            <w:tcW w:w="9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  <w:tc>
          <w:tcPr>
            <w:tcW w:w="8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</w:tr>
      <w:tr w:rsidR="00A7382C" w:rsidRPr="00F319A8" w:rsidTr="00665F1F"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4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4E4130">
            <w:pPr>
              <w:ind w:right="57"/>
            </w:pPr>
            <w:r w:rsidRPr="00F319A8">
              <w:t>Доля убыточных организаций жилищно-коммунального хозяйства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%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992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898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906" w:type="dxa"/>
            <w:vAlign w:val="center"/>
          </w:tcPr>
          <w:p w:rsidR="00A7382C" w:rsidRPr="00F319A8" w:rsidRDefault="00A7382C" w:rsidP="007C6735">
            <w:pPr>
              <w:jc w:val="center"/>
            </w:pPr>
            <w:r w:rsidRPr="00F319A8">
              <w:t>0</w:t>
            </w:r>
          </w:p>
        </w:tc>
        <w:tc>
          <w:tcPr>
            <w:tcW w:w="9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  <w:tc>
          <w:tcPr>
            <w:tcW w:w="9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  <w:tc>
          <w:tcPr>
            <w:tcW w:w="800" w:type="dxa"/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</w:tr>
      <w:tr w:rsidR="00A7382C" w:rsidRPr="00F319A8" w:rsidTr="00665F1F"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5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4E4130">
            <w:pPr>
              <w:ind w:right="57"/>
            </w:pPr>
            <w:r w:rsidRPr="00F319A8">
              <w:t xml:space="preserve">Число контейнерных  площадок , оборудованных в  населенных пунктах  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ед.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35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40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7C6735">
            <w:pPr>
              <w:jc w:val="center"/>
            </w:pPr>
            <w:r w:rsidRPr="00F319A8">
              <w:t>45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50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55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60</w:t>
            </w:r>
          </w:p>
        </w:tc>
      </w:tr>
      <w:tr w:rsidR="00A7382C" w:rsidRPr="00F319A8" w:rsidTr="00665F1F"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6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4E4130">
            <w:pPr>
              <w:ind w:right="57"/>
            </w:pPr>
            <w:r w:rsidRPr="00F319A8">
              <w:t>Увеличение количества мероприятий по просвещению  в сфере охраны природы и природоохранных  акций, проводимых на территории Мокшанского района Пензенской области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ед.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17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19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7C6735">
            <w:pPr>
              <w:jc w:val="center"/>
            </w:pPr>
            <w:r w:rsidRPr="00F319A8">
              <w:t>21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23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25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7B3B6E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27</w:t>
            </w:r>
          </w:p>
        </w:tc>
      </w:tr>
      <w:tr w:rsidR="00A7382C" w:rsidRPr="00F319A8" w:rsidTr="00665F1F">
        <w:tc>
          <w:tcPr>
            <w:tcW w:w="15189" w:type="dxa"/>
            <w:gridSpan w:val="10"/>
          </w:tcPr>
          <w:p w:rsidR="00A7382C" w:rsidRPr="00F319A8" w:rsidRDefault="00A7382C" w:rsidP="004E4130">
            <w:pPr>
              <w:jc w:val="center"/>
            </w:pPr>
            <w:r w:rsidRPr="00F319A8">
              <w:t>Подпрограмма 1. Модернизация систем жизнеобеспечения населения и  объектов коммунальной инфраструктуры в Мокшанском районе Пензенской области</w:t>
            </w:r>
          </w:p>
        </w:tc>
      </w:tr>
      <w:tr w:rsidR="00A7382C" w:rsidRPr="00F319A8" w:rsidTr="00665F1F"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1.1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4E4130">
            <w:pPr>
              <w:ind w:right="57"/>
            </w:pPr>
            <w:r w:rsidRPr="00F319A8">
              <w:t>Доля площади жилищного фонда, обеспеченного всеми видами благоустройства, в общей площади жилищного фонда Мокшанского района Пензенской области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%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72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72,5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73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547265">
            <w:pPr>
              <w:jc w:val="center"/>
            </w:pPr>
            <w:r w:rsidRPr="00F319A8">
              <w:t>73,5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74,0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74,5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75,0</w:t>
            </w:r>
          </w:p>
        </w:tc>
      </w:tr>
      <w:tr w:rsidR="00A7382C" w:rsidRPr="00F319A8" w:rsidTr="00665F1F"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1.2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4E4130">
            <w:pPr>
              <w:ind w:right="57"/>
            </w:pPr>
            <w:r w:rsidRPr="00F319A8">
              <w:t>Уровень износа коммунальной инфраструктуры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%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47,5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47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547265">
            <w:pPr>
              <w:jc w:val="center"/>
            </w:pPr>
            <w:r w:rsidRPr="00F319A8">
              <w:t>46,5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46,0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45,5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45,0</w:t>
            </w:r>
          </w:p>
        </w:tc>
      </w:tr>
      <w:tr w:rsidR="00A7382C" w:rsidRPr="00F319A8" w:rsidTr="00665F1F"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1.3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4E4130">
            <w:pPr>
              <w:ind w:right="57"/>
            </w:pPr>
            <w:r w:rsidRPr="00F319A8">
              <w:t>Процент прироста износа коммунальной инфраструктуры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%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547265">
            <w:pPr>
              <w:jc w:val="center"/>
            </w:pPr>
            <w:r w:rsidRPr="00F319A8"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</w:tr>
      <w:tr w:rsidR="00A7382C" w:rsidRPr="00F319A8" w:rsidTr="00665F1F"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1.4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4E4130">
            <w:pPr>
              <w:ind w:right="57"/>
            </w:pPr>
            <w:r w:rsidRPr="00F319A8">
              <w:t>Доля убыточных организаций жилищно-коммунального хозяйства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%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547265">
            <w:pPr>
              <w:jc w:val="center"/>
            </w:pPr>
            <w:r w:rsidRPr="00F319A8"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0</w:t>
            </w:r>
          </w:p>
        </w:tc>
      </w:tr>
      <w:tr w:rsidR="00A7382C" w:rsidRPr="00F319A8" w:rsidTr="00665F1F">
        <w:tc>
          <w:tcPr>
            <w:tcW w:w="15189" w:type="dxa"/>
            <w:gridSpan w:val="10"/>
          </w:tcPr>
          <w:p w:rsidR="00A7382C" w:rsidRPr="00F319A8" w:rsidRDefault="00A7382C" w:rsidP="001C2FA5">
            <w:pPr>
              <w:jc w:val="center"/>
            </w:pPr>
            <w:r w:rsidRPr="00F319A8">
              <w:t xml:space="preserve">Подпрограмма 2. Мероприятия межмуниципального характера по охране окружающей среды </w:t>
            </w:r>
          </w:p>
          <w:p w:rsidR="00A7382C" w:rsidRPr="00F319A8" w:rsidRDefault="00A7382C" w:rsidP="001C2FA5">
            <w:pPr>
              <w:jc w:val="center"/>
            </w:pPr>
            <w:r w:rsidRPr="00F319A8">
              <w:t xml:space="preserve">в Мокшанском районе Пензенской области  </w:t>
            </w:r>
          </w:p>
        </w:tc>
      </w:tr>
      <w:tr w:rsidR="00A7382C" w:rsidRPr="00F319A8" w:rsidTr="00665F1F"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2.1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1C2FA5">
            <w:pPr>
              <w:ind w:right="57"/>
            </w:pPr>
            <w:r w:rsidRPr="00F319A8">
              <w:t>Число контейнерных площадок, оборудованных в населенных пунктах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ед.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35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40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547265">
            <w:pPr>
              <w:jc w:val="center"/>
            </w:pPr>
            <w:r w:rsidRPr="00F319A8">
              <w:t>45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50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55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60</w:t>
            </w:r>
          </w:p>
        </w:tc>
      </w:tr>
      <w:tr w:rsidR="00A7382C" w:rsidRPr="00F319A8" w:rsidTr="00665F1F">
        <w:tc>
          <w:tcPr>
            <w:tcW w:w="708" w:type="dxa"/>
            <w:vAlign w:val="center"/>
          </w:tcPr>
          <w:p w:rsidR="00A7382C" w:rsidRPr="00F319A8" w:rsidRDefault="00A7382C" w:rsidP="001C2FA5">
            <w:pPr>
              <w:ind w:firstLine="33"/>
              <w:jc w:val="center"/>
            </w:pPr>
            <w:r w:rsidRPr="00F319A8">
              <w:t>2.2</w:t>
            </w:r>
          </w:p>
        </w:tc>
        <w:tc>
          <w:tcPr>
            <w:tcW w:w="6792" w:type="dxa"/>
            <w:vAlign w:val="center"/>
          </w:tcPr>
          <w:p w:rsidR="00A7382C" w:rsidRPr="00F319A8" w:rsidRDefault="00A7382C" w:rsidP="001C2FA5">
            <w:pPr>
              <w:ind w:right="57"/>
            </w:pPr>
            <w:r w:rsidRPr="00F319A8">
              <w:t>Увеличение количества мероприятий по просвещению в сфере охраны природы и природоохранных акций, проводимых на территории Мокшанского района Пензенской области</w:t>
            </w:r>
          </w:p>
        </w:tc>
        <w:tc>
          <w:tcPr>
            <w:tcW w:w="1300" w:type="dxa"/>
            <w:vAlign w:val="center"/>
          </w:tcPr>
          <w:p w:rsidR="00A7382C" w:rsidRPr="00F319A8" w:rsidRDefault="00A7382C" w:rsidP="004E4130">
            <w:pPr>
              <w:ind w:firstLine="33"/>
              <w:jc w:val="center"/>
            </w:pPr>
            <w:r w:rsidRPr="00F319A8">
              <w:t>ед.</w:t>
            </w:r>
          </w:p>
        </w:tc>
        <w:tc>
          <w:tcPr>
            <w:tcW w:w="993" w:type="dxa"/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17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4E4130">
            <w:pPr>
              <w:jc w:val="center"/>
            </w:pPr>
            <w:r w:rsidRPr="00F319A8">
              <w:t>19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A7382C" w:rsidRPr="00F319A8" w:rsidRDefault="00A7382C" w:rsidP="00547265">
            <w:pPr>
              <w:jc w:val="center"/>
            </w:pPr>
            <w:r w:rsidRPr="00F319A8">
              <w:t>21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23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25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center"/>
          </w:tcPr>
          <w:p w:rsidR="00A7382C" w:rsidRPr="00635BEC" w:rsidRDefault="00A7382C" w:rsidP="00D02A57">
            <w:pPr>
              <w:jc w:val="center"/>
              <w:rPr>
                <w:color w:val="FF0000"/>
              </w:rPr>
            </w:pPr>
            <w:r w:rsidRPr="00635BEC">
              <w:rPr>
                <w:color w:val="FF0000"/>
              </w:rPr>
              <w:t>27</w:t>
            </w:r>
          </w:p>
        </w:tc>
      </w:tr>
    </w:tbl>
    <w:p w:rsidR="00A7382C" w:rsidRDefault="00A7382C" w:rsidP="005854D9">
      <w:pPr>
        <w:sectPr w:rsidR="00A7382C" w:rsidSect="007B3B6E">
          <w:pgSz w:w="16838" w:h="11906" w:orient="landscape"/>
          <w:pgMar w:top="993" w:right="902" w:bottom="849" w:left="993" w:header="720" w:footer="720" w:gutter="0"/>
          <w:cols w:space="720"/>
          <w:noEndnote/>
          <w:docGrid w:linePitch="272"/>
        </w:sectPr>
      </w:pPr>
    </w:p>
    <w:p w:rsidR="00A7382C" w:rsidRPr="00F319A8" w:rsidRDefault="00A7382C" w:rsidP="00166E4A">
      <w:pPr>
        <w:jc w:val="right"/>
      </w:pPr>
      <w:r w:rsidRPr="00935078">
        <w:t xml:space="preserve">Приложение № </w:t>
      </w:r>
      <w:r>
        <w:t>2</w:t>
      </w:r>
    </w:p>
    <w:p w:rsidR="00A7382C" w:rsidRPr="00F319A8" w:rsidRDefault="00A7382C" w:rsidP="00166E4A">
      <w:pPr>
        <w:jc w:val="right"/>
      </w:pPr>
      <w:r w:rsidRPr="00F319A8">
        <w:t xml:space="preserve">к муниципальной программе </w:t>
      </w:r>
    </w:p>
    <w:p w:rsidR="00A7382C" w:rsidRPr="00F319A8" w:rsidRDefault="00A7382C" w:rsidP="00166E4A">
      <w:pPr>
        <w:jc w:val="right"/>
        <w:rPr>
          <w:bCs/>
        </w:rPr>
      </w:pPr>
      <w:r w:rsidRPr="00F319A8">
        <w:rPr>
          <w:bCs/>
        </w:rPr>
        <w:t xml:space="preserve"> </w:t>
      </w:r>
      <w:r w:rsidRPr="00F319A8">
        <w:rPr>
          <w:b/>
          <w:bCs/>
        </w:rPr>
        <w:t xml:space="preserve"> </w:t>
      </w:r>
      <w:r w:rsidRPr="00F319A8">
        <w:t>«</w:t>
      </w:r>
      <w:r w:rsidRPr="00F319A8">
        <w:rPr>
          <w:bCs/>
        </w:rPr>
        <w:t xml:space="preserve">Модернизация и реформирование </w:t>
      </w:r>
    </w:p>
    <w:p w:rsidR="00A7382C" w:rsidRPr="00F319A8" w:rsidRDefault="00A7382C" w:rsidP="00166E4A">
      <w:pPr>
        <w:jc w:val="right"/>
        <w:rPr>
          <w:bCs/>
        </w:rPr>
      </w:pPr>
      <w:r w:rsidRPr="00F319A8">
        <w:rPr>
          <w:bCs/>
        </w:rPr>
        <w:t>систем жизнеобеспечения и объектов</w:t>
      </w:r>
    </w:p>
    <w:p w:rsidR="00A7382C" w:rsidRPr="00F319A8" w:rsidRDefault="00A7382C" w:rsidP="00166E4A">
      <w:pPr>
        <w:jc w:val="right"/>
        <w:rPr>
          <w:bCs/>
        </w:rPr>
      </w:pPr>
      <w:r w:rsidRPr="00F319A8">
        <w:rPr>
          <w:bCs/>
        </w:rPr>
        <w:t xml:space="preserve"> коммунальной инфраструктуры</w:t>
      </w:r>
    </w:p>
    <w:p w:rsidR="00A7382C" w:rsidRPr="00F319A8" w:rsidRDefault="00A7382C" w:rsidP="00166E4A">
      <w:pPr>
        <w:jc w:val="right"/>
      </w:pPr>
      <w:r w:rsidRPr="00F319A8">
        <w:rPr>
          <w:bCs/>
        </w:rPr>
        <w:t xml:space="preserve"> в</w:t>
      </w:r>
      <w:r w:rsidRPr="00F319A8">
        <w:rPr>
          <w:b/>
          <w:bCs/>
        </w:rPr>
        <w:t xml:space="preserve"> </w:t>
      </w:r>
      <w:r w:rsidRPr="00F319A8">
        <w:t xml:space="preserve">Мокшанском районе Пензенской </w:t>
      </w:r>
    </w:p>
    <w:p w:rsidR="00A7382C" w:rsidRPr="00F319A8" w:rsidRDefault="00A7382C" w:rsidP="00166E4A">
      <w:pPr>
        <w:jc w:val="right"/>
      </w:pPr>
      <w:r w:rsidRPr="00F319A8">
        <w:t>области на 2014-20</w:t>
      </w:r>
      <w:r>
        <w:t>20</w:t>
      </w:r>
      <w:r w:rsidRPr="00F319A8">
        <w:t xml:space="preserve"> годы»</w:t>
      </w:r>
    </w:p>
    <w:p w:rsidR="00A7382C" w:rsidRPr="004F245E" w:rsidRDefault="00A7382C" w:rsidP="00166E4A">
      <w:pPr>
        <w:jc w:val="center"/>
        <w:rPr>
          <w:i/>
          <w:iCs/>
          <w:sz w:val="16"/>
          <w:szCs w:val="16"/>
        </w:rPr>
      </w:pPr>
    </w:p>
    <w:p w:rsidR="00A7382C" w:rsidRPr="00665F1F" w:rsidRDefault="00A7382C" w:rsidP="00166E4A">
      <w:pPr>
        <w:pStyle w:val="ConsPlusNormal"/>
        <w:jc w:val="center"/>
        <w:rPr>
          <w:rFonts w:ascii="Times New Roman" w:hAnsi="Times New Roman"/>
          <w:b/>
          <w:sz w:val="22"/>
        </w:rPr>
      </w:pPr>
      <w:r w:rsidRPr="00665F1F">
        <w:rPr>
          <w:rFonts w:ascii="Times New Roman" w:hAnsi="Times New Roman"/>
          <w:b/>
          <w:sz w:val="22"/>
        </w:rPr>
        <w:t>СВЕДЕНИЯ</w:t>
      </w:r>
    </w:p>
    <w:p w:rsidR="00A7382C" w:rsidRPr="00665F1F" w:rsidRDefault="00A7382C" w:rsidP="00166E4A">
      <w:pPr>
        <w:pStyle w:val="ConsPlusNormal"/>
        <w:jc w:val="center"/>
        <w:rPr>
          <w:rFonts w:ascii="Times New Roman" w:hAnsi="Times New Roman"/>
          <w:b/>
          <w:sz w:val="22"/>
        </w:rPr>
      </w:pPr>
      <w:r w:rsidRPr="00665F1F">
        <w:rPr>
          <w:rFonts w:ascii="Times New Roman" w:hAnsi="Times New Roman"/>
          <w:b/>
          <w:sz w:val="22"/>
        </w:rPr>
        <w:t>об основных мерах правового регулирования в сфере реализации</w:t>
      </w:r>
    </w:p>
    <w:p w:rsidR="00A7382C" w:rsidRPr="00665F1F" w:rsidRDefault="00A7382C" w:rsidP="00166E4A">
      <w:pPr>
        <w:pStyle w:val="ConsPlusNormal"/>
        <w:jc w:val="center"/>
        <w:rPr>
          <w:rFonts w:ascii="Times New Roman" w:hAnsi="Times New Roman"/>
          <w:b/>
          <w:sz w:val="22"/>
        </w:rPr>
      </w:pPr>
      <w:r w:rsidRPr="00665F1F">
        <w:rPr>
          <w:rFonts w:ascii="Times New Roman" w:hAnsi="Times New Roman"/>
          <w:b/>
          <w:sz w:val="22"/>
        </w:rPr>
        <w:t>муниципальной программы Мокшанского района</w:t>
      </w:r>
    </w:p>
    <w:p w:rsidR="00A7382C" w:rsidRPr="00665F1F" w:rsidRDefault="00A7382C" w:rsidP="008E2929">
      <w:pPr>
        <w:pStyle w:val="ConsPlusNormal"/>
        <w:ind w:firstLine="0"/>
        <w:jc w:val="center"/>
        <w:rPr>
          <w:rFonts w:ascii="Times New Roman" w:hAnsi="Times New Roman"/>
          <w:b/>
          <w:sz w:val="22"/>
        </w:rPr>
      </w:pPr>
      <w:r w:rsidRPr="00665F1F">
        <w:rPr>
          <w:rFonts w:ascii="Times New Roman" w:hAnsi="Times New Roman"/>
          <w:b/>
          <w:bCs/>
          <w:sz w:val="22"/>
        </w:rPr>
        <w:t xml:space="preserve">Модернизация и реформирование систем жизнеобеспечения и объектов коммунальной инфраструктуры в </w:t>
      </w:r>
      <w:r w:rsidRPr="00665F1F">
        <w:rPr>
          <w:rFonts w:ascii="Times New Roman" w:hAnsi="Times New Roman"/>
          <w:b/>
          <w:sz w:val="22"/>
        </w:rPr>
        <w:t>Мокшанском районе Пензенской области на 2014-2020 годы</w:t>
      </w:r>
    </w:p>
    <w:p w:rsidR="00A7382C" w:rsidRPr="008E2929" w:rsidRDefault="00A7382C" w:rsidP="008E2929">
      <w:pPr>
        <w:pStyle w:val="ConsPlusNormal"/>
        <w:ind w:firstLine="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62"/>
        <w:gridCol w:w="1752"/>
        <w:gridCol w:w="5548"/>
        <w:gridCol w:w="2000"/>
        <w:gridCol w:w="900"/>
      </w:tblGrid>
      <w:tr w:rsidR="00A7382C" w:rsidRPr="00166E4A" w:rsidTr="00665F1F">
        <w:trPr>
          <w:trHeight w:val="837"/>
        </w:trPr>
        <w:tc>
          <w:tcPr>
            <w:tcW w:w="462" w:type="dxa"/>
          </w:tcPr>
          <w:p w:rsidR="00A7382C" w:rsidRDefault="00A7382C" w:rsidP="008E29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7382C" w:rsidRPr="00166E4A" w:rsidRDefault="00A7382C" w:rsidP="008E29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 xml:space="preserve"> п/п</w:t>
            </w:r>
          </w:p>
        </w:tc>
        <w:tc>
          <w:tcPr>
            <w:tcW w:w="1752" w:type="dxa"/>
          </w:tcPr>
          <w:p w:rsidR="00A7382C" w:rsidRPr="00166E4A" w:rsidRDefault="00A7382C" w:rsidP="008E29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>Вид нормативного правового акта</w:t>
            </w:r>
          </w:p>
        </w:tc>
        <w:tc>
          <w:tcPr>
            <w:tcW w:w="5548" w:type="dxa"/>
          </w:tcPr>
          <w:p w:rsidR="00A7382C" w:rsidRPr="00166E4A" w:rsidRDefault="00A7382C" w:rsidP="008E29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>Основные положения нормативного правового акта</w:t>
            </w:r>
          </w:p>
        </w:tc>
        <w:tc>
          <w:tcPr>
            <w:tcW w:w="2000" w:type="dxa"/>
            <w:vAlign w:val="center"/>
          </w:tcPr>
          <w:p w:rsidR="00A7382C" w:rsidRPr="00166E4A" w:rsidRDefault="00A7382C" w:rsidP="007E3F3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>Наименование управления, отдела администрации Мокшанского района, ответственного за подготовку нормативного правового акта</w:t>
            </w:r>
          </w:p>
        </w:tc>
        <w:tc>
          <w:tcPr>
            <w:tcW w:w="900" w:type="dxa"/>
            <w:vAlign w:val="center"/>
          </w:tcPr>
          <w:p w:rsidR="00A7382C" w:rsidRPr="00166E4A" w:rsidRDefault="00A7382C" w:rsidP="007E3F3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>Ожидаемые сроки принятия</w:t>
            </w:r>
          </w:p>
        </w:tc>
      </w:tr>
      <w:tr w:rsidR="00A7382C" w:rsidRPr="00166E4A" w:rsidTr="00665F1F">
        <w:trPr>
          <w:trHeight w:val="133"/>
        </w:trPr>
        <w:tc>
          <w:tcPr>
            <w:tcW w:w="462" w:type="dxa"/>
          </w:tcPr>
          <w:p w:rsidR="00A7382C" w:rsidRPr="00166E4A" w:rsidRDefault="00A7382C" w:rsidP="008E2929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52" w:type="dxa"/>
          </w:tcPr>
          <w:p w:rsidR="00A7382C" w:rsidRPr="00166E4A" w:rsidRDefault="00A7382C" w:rsidP="008E29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548" w:type="dxa"/>
          </w:tcPr>
          <w:p w:rsidR="00A7382C" w:rsidRPr="00166E4A" w:rsidRDefault="00A7382C" w:rsidP="008E29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00" w:type="dxa"/>
          </w:tcPr>
          <w:p w:rsidR="00A7382C" w:rsidRPr="00166E4A" w:rsidRDefault="00A7382C" w:rsidP="008E29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A7382C" w:rsidRPr="00166E4A" w:rsidRDefault="00A7382C" w:rsidP="008E29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A7382C" w:rsidRPr="00166E4A" w:rsidTr="00665F1F">
        <w:trPr>
          <w:trHeight w:val="392"/>
        </w:trPr>
        <w:tc>
          <w:tcPr>
            <w:tcW w:w="462" w:type="dxa"/>
          </w:tcPr>
          <w:p w:rsidR="00A7382C" w:rsidRPr="00166E4A" w:rsidRDefault="00A7382C" w:rsidP="008E2929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166E4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0200" w:type="dxa"/>
            <w:gridSpan w:val="4"/>
          </w:tcPr>
          <w:p w:rsidR="00A7382C" w:rsidRPr="00DB3113" w:rsidRDefault="00A7382C" w:rsidP="00DB31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113">
              <w:rPr>
                <w:rFonts w:ascii="Times New Roman" w:hAnsi="Times New Roman"/>
                <w:sz w:val="20"/>
                <w:szCs w:val="20"/>
              </w:rPr>
              <w:t>Подпрограмма 1 Модернизация систем жизнеобеспечения населения и  объектов коммунальной инфраструктуры в Мокшанском районе</w:t>
            </w:r>
          </w:p>
        </w:tc>
      </w:tr>
      <w:tr w:rsidR="00A7382C" w:rsidRPr="00166E4A" w:rsidTr="00665F1F">
        <w:tc>
          <w:tcPr>
            <w:tcW w:w="462" w:type="dxa"/>
          </w:tcPr>
          <w:p w:rsidR="00A7382C" w:rsidRPr="00166E4A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752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Решение Собрания представителей Мокшанского района Пензенской области</w:t>
            </w:r>
          </w:p>
        </w:tc>
        <w:tc>
          <w:tcPr>
            <w:tcW w:w="5548" w:type="dxa"/>
          </w:tcPr>
          <w:p w:rsidR="00A7382C" w:rsidRPr="007E3F34" w:rsidRDefault="00A7382C" w:rsidP="00665F1F">
            <w:pPr>
              <w:pStyle w:val="ConsPlusNormal"/>
              <w:ind w:firstLine="138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 некоторых вопросах, связанных с реализацией в Мокшанском районе Пензенской области отдельных положений Федерального закона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      </w:r>
          </w:p>
        </w:tc>
        <w:tc>
          <w:tcPr>
            <w:tcW w:w="2000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отдел Муниципального хозяйства, строительства и архитектуры</w:t>
            </w:r>
          </w:p>
        </w:tc>
        <w:tc>
          <w:tcPr>
            <w:tcW w:w="900" w:type="dxa"/>
          </w:tcPr>
          <w:p w:rsidR="00A7382C" w:rsidRPr="00166E4A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2015-2017</w:t>
            </w:r>
          </w:p>
        </w:tc>
      </w:tr>
      <w:tr w:rsidR="00A7382C" w:rsidRPr="00166E4A" w:rsidTr="00665F1F">
        <w:tc>
          <w:tcPr>
            <w:tcW w:w="462" w:type="dxa"/>
          </w:tcPr>
          <w:p w:rsidR="00A7382C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752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Постановление администрации Мокшанского района</w:t>
            </w:r>
          </w:p>
        </w:tc>
        <w:tc>
          <w:tcPr>
            <w:tcW w:w="5548" w:type="dxa"/>
          </w:tcPr>
          <w:p w:rsidR="00A7382C" w:rsidRPr="007E3F34" w:rsidRDefault="00A7382C" w:rsidP="00665F1F">
            <w:pPr>
              <w:pStyle w:val="ConsPlusNormal"/>
              <w:ind w:firstLine="138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Об утверждении Порядка установления, изменения и отмены муниципальных маршрутов регулярных перевозок пассажиров и багажа наземным транспортом общего пользования между поселениями в границах Мокшанского района Пензенской области</w:t>
            </w:r>
          </w:p>
        </w:tc>
        <w:tc>
          <w:tcPr>
            <w:tcW w:w="2000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отдел Муниципального хозяйства, строительства и архитектуры</w:t>
            </w:r>
          </w:p>
        </w:tc>
        <w:tc>
          <w:tcPr>
            <w:tcW w:w="900" w:type="dxa"/>
          </w:tcPr>
          <w:p w:rsidR="00A7382C" w:rsidRPr="00166E4A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2015-2017</w:t>
            </w:r>
          </w:p>
        </w:tc>
      </w:tr>
      <w:tr w:rsidR="00A7382C" w:rsidRPr="00166E4A" w:rsidTr="00665F1F">
        <w:tc>
          <w:tcPr>
            <w:tcW w:w="462" w:type="dxa"/>
          </w:tcPr>
          <w:p w:rsidR="00A7382C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752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Постановление администрации Мокшанского района</w:t>
            </w:r>
          </w:p>
        </w:tc>
        <w:tc>
          <w:tcPr>
            <w:tcW w:w="5548" w:type="dxa"/>
          </w:tcPr>
          <w:p w:rsidR="00A7382C" w:rsidRPr="007E3F34" w:rsidRDefault="00A7382C" w:rsidP="00665F1F">
            <w:pPr>
              <w:pStyle w:val="ConsPlusNormal"/>
              <w:ind w:firstLine="138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Об утверждении формы реестра муниципальных маршрутов пассажирских регулярных перевозок в границах Мокшанского района Пензенской области</w:t>
            </w:r>
          </w:p>
        </w:tc>
        <w:tc>
          <w:tcPr>
            <w:tcW w:w="2000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отдел Муниципального хозяйства, строительства и архитектуры</w:t>
            </w:r>
          </w:p>
        </w:tc>
        <w:tc>
          <w:tcPr>
            <w:tcW w:w="900" w:type="dxa"/>
          </w:tcPr>
          <w:p w:rsidR="00A7382C" w:rsidRPr="00166E4A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2015-2017</w:t>
            </w:r>
          </w:p>
        </w:tc>
      </w:tr>
      <w:tr w:rsidR="00A7382C" w:rsidRPr="00166E4A" w:rsidTr="00665F1F">
        <w:trPr>
          <w:trHeight w:val="696"/>
        </w:trPr>
        <w:tc>
          <w:tcPr>
            <w:tcW w:w="462" w:type="dxa"/>
          </w:tcPr>
          <w:p w:rsidR="00A7382C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752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Постановление администрации Мокшанского района</w:t>
            </w:r>
          </w:p>
        </w:tc>
        <w:tc>
          <w:tcPr>
            <w:tcW w:w="5548" w:type="dxa"/>
          </w:tcPr>
          <w:p w:rsidR="00A7382C" w:rsidRPr="007E3F34" w:rsidRDefault="00A7382C" w:rsidP="00665F1F">
            <w:pPr>
              <w:pStyle w:val="ConsPlusNormal"/>
              <w:ind w:firstLine="138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Об утверждении муниципальных маршрутов регулярных перевозок пассажиров и багажа наземным транспортом общего пользования между поселениями в границах Мокшанского района Пензенской области</w:t>
            </w:r>
          </w:p>
        </w:tc>
        <w:tc>
          <w:tcPr>
            <w:tcW w:w="2000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отдел Муниципального хозяйства, строительства и архитектуры</w:t>
            </w:r>
          </w:p>
        </w:tc>
        <w:tc>
          <w:tcPr>
            <w:tcW w:w="900" w:type="dxa"/>
          </w:tcPr>
          <w:p w:rsidR="00A7382C" w:rsidRPr="00166E4A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2015-2020</w:t>
            </w:r>
          </w:p>
        </w:tc>
      </w:tr>
      <w:tr w:rsidR="00A7382C" w:rsidRPr="00166E4A" w:rsidTr="00665F1F">
        <w:tc>
          <w:tcPr>
            <w:tcW w:w="462" w:type="dxa"/>
          </w:tcPr>
          <w:p w:rsidR="00A7382C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1752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Постановление администрации Мокшанского района</w:t>
            </w:r>
          </w:p>
        </w:tc>
        <w:tc>
          <w:tcPr>
            <w:tcW w:w="5548" w:type="dxa"/>
          </w:tcPr>
          <w:p w:rsidR="00A7382C" w:rsidRPr="007E3F34" w:rsidRDefault="00A7382C" w:rsidP="00665F1F">
            <w:pPr>
              <w:pStyle w:val="ConsPlusNormal"/>
              <w:ind w:firstLine="138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Об утверждении реестра муниципальных маршрутов регулярных перевозок пассажиров и багажа наземным транспортом общего пользования между поселениями в границах Мокшанского района Пензенской области</w:t>
            </w:r>
          </w:p>
        </w:tc>
        <w:tc>
          <w:tcPr>
            <w:tcW w:w="2000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отдел Муниципального хозяйства, строительства и архитектуры</w:t>
            </w:r>
          </w:p>
        </w:tc>
        <w:tc>
          <w:tcPr>
            <w:tcW w:w="900" w:type="dxa"/>
          </w:tcPr>
          <w:p w:rsidR="00A7382C" w:rsidRPr="00166E4A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2015-2017</w:t>
            </w:r>
          </w:p>
        </w:tc>
      </w:tr>
      <w:tr w:rsidR="00A7382C" w:rsidRPr="00166E4A" w:rsidTr="004F245E">
        <w:trPr>
          <w:trHeight w:val="1051"/>
        </w:trPr>
        <w:tc>
          <w:tcPr>
            <w:tcW w:w="462" w:type="dxa"/>
          </w:tcPr>
          <w:p w:rsidR="00A7382C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1.6</w:t>
            </w:r>
          </w:p>
        </w:tc>
        <w:tc>
          <w:tcPr>
            <w:tcW w:w="1752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Постановление администрации Мокшанского района</w:t>
            </w:r>
          </w:p>
        </w:tc>
        <w:tc>
          <w:tcPr>
            <w:tcW w:w="5548" w:type="dxa"/>
          </w:tcPr>
          <w:p w:rsidR="00A7382C" w:rsidRPr="007E3F34" w:rsidRDefault="00A7382C" w:rsidP="00665F1F">
            <w:pPr>
              <w:autoSpaceDE w:val="0"/>
              <w:autoSpaceDN w:val="0"/>
              <w:adjustRightInd w:val="0"/>
              <w:ind w:firstLine="138"/>
              <w:rPr>
                <w:sz w:val="16"/>
                <w:szCs w:val="16"/>
              </w:rPr>
            </w:pPr>
            <w:r w:rsidRPr="005125F1">
              <w:rPr>
                <w:bCs/>
                <w:sz w:val="16"/>
                <w:szCs w:val="16"/>
              </w:rPr>
              <w:t>Об утверждении Положения о порядке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5125F1">
              <w:rPr>
                <w:bCs/>
                <w:sz w:val="16"/>
                <w:szCs w:val="16"/>
              </w:rPr>
              <w:t>привлечения организаций пассажирского транспорта на осуществление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5125F1">
              <w:rPr>
                <w:bCs/>
                <w:sz w:val="16"/>
                <w:szCs w:val="16"/>
              </w:rPr>
              <w:t>перевозок пассажиров на межмуниципальных пассажирских маршрутах Мокшанского района Пензенской области и состава комиссии по выбору победителя комиссионного отбора, на осуществление перевозок пассажиров на межмуниципальных пассажирских маршрутах Мокшанского района Пензенской области</w:t>
            </w:r>
          </w:p>
        </w:tc>
        <w:tc>
          <w:tcPr>
            <w:tcW w:w="2000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отдел Муниципального хозяйства, строительства и архитектуры</w:t>
            </w:r>
          </w:p>
        </w:tc>
        <w:tc>
          <w:tcPr>
            <w:tcW w:w="900" w:type="dxa"/>
          </w:tcPr>
          <w:p w:rsidR="00A7382C" w:rsidRPr="00166E4A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2015-2020</w:t>
            </w:r>
          </w:p>
        </w:tc>
      </w:tr>
      <w:tr w:rsidR="00A7382C" w:rsidRPr="00166E4A" w:rsidTr="00665F1F">
        <w:trPr>
          <w:trHeight w:val="781"/>
        </w:trPr>
        <w:tc>
          <w:tcPr>
            <w:tcW w:w="462" w:type="dxa"/>
          </w:tcPr>
          <w:p w:rsidR="00A7382C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1.7</w:t>
            </w:r>
          </w:p>
        </w:tc>
        <w:tc>
          <w:tcPr>
            <w:tcW w:w="1752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Постановление администрации Мокшанского района</w:t>
            </w:r>
          </w:p>
        </w:tc>
        <w:tc>
          <w:tcPr>
            <w:tcW w:w="5548" w:type="dxa"/>
          </w:tcPr>
          <w:p w:rsidR="00A7382C" w:rsidRPr="007E3F34" w:rsidRDefault="00A7382C" w:rsidP="00665F1F">
            <w:pPr>
              <w:autoSpaceDE w:val="0"/>
              <w:autoSpaceDN w:val="0"/>
              <w:adjustRightInd w:val="0"/>
              <w:ind w:firstLine="138"/>
              <w:rPr>
                <w:sz w:val="16"/>
                <w:szCs w:val="16"/>
              </w:rPr>
            </w:pPr>
            <w:r w:rsidRPr="005125F1">
              <w:rPr>
                <w:bCs/>
                <w:spacing w:val="-4"/>
                <w:sz w:val="16"/>
                <w:szCs w:val="16"/>
              </w:rPr>
              <w:t>Об утверждении Положения о порядке предоставления в 2015 - 2017 годах</w:t>
            </w:r>
            <w:r>
              <w:rPr>
                <w:bCs/>
                <w:spacing w:val="-4"/>
                <w:sz w:val="16"/>
                <w:szCs w:val="16"/>
              </w:rPr>
              <w:t xml:space="preserve"> </w:t>
            </w:r>
            <w:r w:rsidRPr="005125F1">
              <w:rPr>
                <w:bCs/>
                <w:sz w:val="16"/>
                <w:szCs w:val="16"/>
              </w:rPr>
              <w:t>субсидий за счет средств бюджета Мокшанского района в целях возмещения затрат на оказание услуг по перевозке пассажиров на межмуниципальных маршрутах Мокшанского района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5125F1">
              <w:rPr>
                <w:bCs/>
                <w:sz w:val="16"/>
                <w:szCs w:val="16"/>
              </w:rPr>
              <w:t>(кроме такси)</w:t>
            </w:r>
          </w:p>
        </w:tc>
        <w:tc>
          <w:tcPr>
            <w:tcW w:w="2000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отдел Муниципального хозяйства, строительства и архитектуры</w:t>
            </w:r>
          </w:p>
        </w:tc>
        <w:tc>
          <w:tcPr>
            <w:tcW w:w="900" w:type="dxa"/>
          </w:tcPr>
          <w:p w:rsidR="00A7382C" w:rsidRPr="00166E4A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2015-2017</w:t>
            </w:r>
          </w:p>
        </w:tc>
      </w:tr>
      <w:tr w:rsidR="00A7382C" w:rsidRPr="00166E4A" w:rsidTr="004F245E">
        <w:trPr>
          <w:trHeight w:val="610"/>
        </w:trPr>
        <w:tc>
          <w:tcPr>
            <w:tcW w:w="462" w:type="dxa"/>
          </w:tcPr>
          <w:p w:rsidR="00A7382C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1.8</w:t>
            </w:r>
          </w:p>
        </w:tc>
        <w:tc>
          <w:tcPr>
            <w:tcW w:w="1752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Постановление администрации Мокшанского района</w:t>
            </w:r>
          </w:p>
        </w:tc>
        <w:tc>
          <w:tcPr>
            <w:tcW w:w="5548" w:type="dxa"/>
          </w:tcPr>
          <w:p w:rsidR="00A7382C" w:rsidRPr="005125F1" w:rsidRDefault="00A7382C" w:rsidP="00665F1F">
            <w:pPr>
              <w:autoSpaceDE w:val="0"/>
              <w:autoSpaceDN w:val="0"/>
              <w:adjustRightInd w:val="0"/>
              <w:ind w:firstLine="138"/>
              <w:rPr>
                <w:bCs/>
                <w:spacing w:val="-4"/>
                <w:sz w:val="16"/>
                <w:szCs w:val="16"/>
              </w:rPr>
            </w:pPr>
            <w:r>
              <w:rPr>
                <w:bCs/>
                <w:spacing w:val="-4"/>
                <w:sz w:val="16"/>
                <w:szCs w:val="16"/>
              </w:rPr>
              <w:t>Об утверждении перечня автомобильных дорог общего пользования местного значения, находящихся в собственности и безвозмездном пользовании Мокшанского района Пензенской области</w:t>
            </w:r>
          </w:p>
        </w:tc>
        <w:tc>
          <w:tcPr>
            <w:tcW w:w="2000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Экономики, земельных и имущественных отношений</w:t>
            </w:r>
          </w:p>
        </w:tc>
        <w:tc>
          <w:tcPr>
            <w:tcW w:w="900" w:type="dxa"/>
          </w:tcPr>
          <w:p w:rsidR="00A7382C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2014-2020</w:t>
            </w:r>
          </w:p>
        </w:tc>
      </w:tr>
      <w:tr w:rsidR="00A7382C" w:rsidRPr="00166E4A" w:rsidTr="00665F1F">
        <w:trPr>
          <w:trHeight w:val="696"/>
        </w:trPr>
        <w:tc>
          <w:tcPr>
            <w:tcW w:w="462" w:type="dxa"/>
          </w:tcPr>
          <w:p w:rsidR="00A7382C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1.9</w:t>
            </w:r>
          </w:p>
        </w:tc>
        <w:tc>
          <w:tcPr>
            <w:tcW w:w="1752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Решение Собрания представителей Мокшанского района Пензенской области</w:t>
            </w:r>
          </w:p>
        </w:tc>
        <w:tc>
          <w:tcPr>
            <w:tcW w:w="5548" w:type="dxa"/>
          </w:tcPr>
          <w:p w:rsidR="00A7382C" w:rsidRPr="005125F1" w:rsidRDefault="00A7382C" w:rsidP="00665F1F">
            <w:pPr>
              <w:autoSpaceDE w:val="0"/>
              <w:autoSpaceDN w:val="0"/>
              <w:adjustRightInd w:val="0"/>
              <w:ind w:firstLine="138"/>
              <w:rPr>
                <w:bCs/>
                <w:spacing w:val="-4"/>
                <w:sz w:val="16"/>
                <w:szCs w:val="16"/>
              </w:rPr>
            </w:pPr>
            <w:r>
              <w:rPr>
                <w:bCs/>
                <w:spacing w:val="-4"/>
                <w:sz w:val="16"/>
                <w:szCs w:val="16"/>
              </w:rPr>
              <w:t>О внесении изменений в Порядок осуществления муниципального контроля за обеспечением сохранности автомобильных дорог местного  Мокшанского района Пензенской области</w:t>
            </w:r>
          </w:p>
        </w:tc>
        <w:tc>
          <w:tcPr>
            <w:tcW w:w="2000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Экономики, земельных и имущественных отношений</w:t>
            </w:r>
          </w:p>
        </w:tc>
        <w:tc>
          <w:tcPr>
            <w:tcW w:w="900" w:type="dxa"/>
          </w:tcPr>
          <w:p w:rsidR="00A7382C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2014-2020</w:t>
            </w:r>
          </w:p>
        </w:tc>
      </w:tr>
      <w:tr w:rsidR="00A7382C" w:rsidRPr="00166E4A" w:rsidTr="00665F1F">
        <w:tc>
          <w:tcPr>
            <w:tcW w:w="462" w:type="dxa"/>
          </w:tcPr>
          <w:p w:rsidR="00A7382C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1.10</w:t>
            </w:r>
          </w:p>
        </w:tc>
        <w:tc>
          <w:tcPr>
            <w:tcW w:w="1752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Постановление администрации Мокшанского района</w:t>
            </w:r>
          </w:p>
        </w:tc>
        <w:tc>
          <w:tcPr>
            <w:tcW w:w="5548" w:type="dxa"/>
          </w:tcPr>
          <w:p w:rsidR="00A7382C" w:rsidRPr="007E3F34" w:rsidRDefault="00A7382C" w:rsidP="00665F1F">
            <w:pPr>
              <w:ind w:firstLine="138"/>
              <w:rPr>
                <w:sz w:val="16"/>
                <w:szCs w:val="16"/>
              </w:rPr>
            </w:pPr>
            <w:r w:rsidRPr="00C877EA">
              <w:rPr>
                <w:bCs/>
                <w:sz w:val="16"/>
                <w:szCs w:val="24"/>
              </w:rPr>
              <w:t xml:space="preserve">О внесении изменений в муниципальную программу </w:t>
            </w:r>
            <w:r w:rsidRPr="00C877EA">
              <w:rPr>
                <w:sz w:val="16"/>
                <w:szCs w:val="24"/>
              </w:rPr>
              <w:t>Мокшанского района Пензенской области «Модернизация и реформирование систем жизнеобеспечения и объектов коммунальной инфраструктуры в Мокшанском районе Пензенской области на 2014-20</w:t>
            </w:r>
            <w:r>
              <w:rPr>
                <w:sz w:val="16"/>
                <w:szCs w:val="24"/>
              </w:rPr>
              <w:t>20</w:t>
            </w:r>
            <w:r w:rsidRPr="00C877EA">
              <w:rPr>
                <w:sz w:val="16"/>
                <w:szCs w:val="24"/>
              </w:rPr>
              <w:t xml:space="preserve"> годы», утвержденную постановлением администрации Мокшанского района Пензенской области от 31.12.2013 № 1633</w:t>
            </w:r>
          </w:p>
        </w:tc>
        <w:tc>
          <w:tcPr>
            <w:tcW w:w="2000" w:type="dxa"/>
          </w:tcPr>
          <w:p w:rsidR="00A7382C" w:rsidRPr="007E3F34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7E3F34">
              <w:rPr>
                <w:rFonts w:ascii="Times New Roman" w:hAnsi="Times New Roman"/>
                <w:sz w:val="16"/>
                <w:szCs w:val="16"/>
              </w:rPr>
              <w:t>отдел Муниципального хозяйства, строительства и архитектуры</w:t>
            </w:r>
          </w:p>
        </w:tc>
        <w:tc>
          <w:tcPr>
            <w:tcW w:w="900" w:type="dxa"/>
          </w:tcPr>
          <w:p w:rsidR="00A7382C" w:rsidRPr="00166E4A" w:rsidRDefault="00A7382C" w:rsidP="00665F1F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2014-2020</w:t>
            </w:r>
          </w:p>
        </w:tc>
      </w:tr>
    </w:tbl>
    <w:p w:rsidR="00A7382C" w:rsidRDefault="00A7382C" w:rsidP="005854D9">
      <w:pPr>
        <w:jc w:val="right"/>
      </w:pPr>
    </w:p>
    <w:p w:rsidR="00A7382C" w:rsidRPr="00F319A8" w:rsidRDefault="00A7382C" w:rsidP="005854D9">
      <w:pPr>
        <w:jc w:val="right"/>
      </w:pPr>
      <w:r w:rsidRPr="00F319A8">
        <w:t xml:space="preserve">Приложение № </w:t>
      </w:r>
      <w:r>
        <w:t>3</w:t>
      </w:r>
    </w:p>
    <w:p w:rsidR="00A7382C" w:rsidRPr="00F319A8" w:rsidRDefault="00A7382C" w:rsidP="005854D9">
      <w:pPr>
        <w:jc w:val="right"/>
      </w:pPr>
      <w:r w:rsidRPr="00F319A8">
        <w:t xml:space="preserve">к муниципальной программе </w:t>
      </w:r>
    </w:p>
    <w:p w:rsidR="00A7382C" w:rsidRPr="00F319A8" w:rsidRDefault="00A7382C" w:rsidP="005854D9">
      <w:pPr>
        <w:jc w:val="right"/>
        <w:rPr>
          <w:bCs/>
        </w:rPr>
      </w:pPr>
      <w:r w:rsidRPr="00F319A8">
        <w:rPr>
          <w:bCs/>
        </w:rPr>
        <w:t xml:space="preserve"> </w:t>
      </w:r>
      <w:r w:rsidRPr="00F319A8">
        <w:rPr>
          <w:b/>
          <w:bCs/>
        </w:rPr>
        <w:t xml:space="preserve"> </w:t>
      </w:r>
      <w:r w:rsidRPr="00F319A8">
        <w:t>«</w:t>
      </w:r>
      <w:r w:rsidRPr="00F319A8">
        <w:rPr>
          <w:bCs/>
        </w:rPr>
        <w:t xml:space="preserve">Модернизация и реформирование </w:t>
      </w:r>
    </w:p>
    <w:p w:rsidR="00A7382C" w:rsidRPr="00F319A8" w:rsidRDefault="00A7382C" w:rsidP="005854D9">
      <w:pPr>
        <w:jc w:val="right"/>
        <w:rPr>
          <w:bCs/>
        </w:rPr>
      </w:pPr>
      <w:r w:rsidRPr="00F319A8">
        <w:rPr>
          <w:bCs/>
        </w:rPr>
        <w:t>систем жизнеобеспечения и объектов</w:t>
      </w:r>
    </w:p>
    <w:p w:rsidR="00A7382C" w:rsidRPr="00F319A8" w:rsidRDefault="00A7382C" w:rsidP="005854D9">
      <w:pPr>
        <w:jc w:val="right"/>
        <w:rPr>
          <w:bCs/>
        </w:rPr>
      </w:pPr>
      <w:r w:rsidRPr="00F319A8">
        <w:rPr>
          <w:bCs/>
        </w:rPr>
        <w:t xml:space="preserve"> коммунальной инфраструктуры</w:t>
      </w:r>
    </w:p>
    <w:p w:rsidR="00A7382C" w:rsidRPr="00F319A8" w:rsidRDefault="00A7382C" w:rsidP="005854D9">
      <w:pPr>
        <w:jc w:val="right"/>
      </w:pPr>
      <w:r w:rsidRPr="00F319A8">
        <w:rPr>
          <w:bCs/>
        </w:rPr>
        <w:t xml:space="preserve"> в</w:t>
      </w:r>
      <w:r w:rsidRPr="00F319A8">
        <w:rPr>
          <w:b/>
          <w:bCs/>
        </w:rPr>
        <w:t xml:space="preserve"> </w:t>
      </w:r>
      <w:r w:rsidRPr="00F319A8">
        <w:t xml:space="preserve">Мокшанском районе Пензенской </w:t>
      </w:r>
    </w:p>
    <w:p w:rsidR="00A7382C" w:rsidRPr="00F319A8" w:rsidRDefault="00A7382C" w:rsidP="005854D9">
      <w:pPr>
        <w:jc w:val="right"/>
      </w:pPr>
      <w:r w:rsidRPr="00F319A8">
        <w:t>области на 2014-20</w:t>
      </w:r>
      <w:r>
        <w:t>20</w:t>
      </w:r>
      <w:r w:rsidRPr="00F319A8">
        <w:t xml:space="preserve"> годы»</w:t>
      </w:r>
    </w:p>
    <w:p w:rsidR="00A7382C" w:rsidRPr="00F319A8" w:rsidRDefault="00A7382C" w:rsidP="005854D9">
      <w:pPr>
        <w:jc w:val="center"/>
        <w:rPr>
          <w:i/>
          <w:iCs/>
        </w:rPr>
      </w:pPr>
    </w:p>
    <w:p w:rsidR="00A7382C" w:rsidRPr="00F319A8" w:rsidRDefault="00A7382C" w:rsidP="005854D9">
      <w:pPr>
        <w:jc w:val="center"/>
        <w:rPr>
          <w:b/>
          <w:bCs/>
        </w:rPr>
      </w:pPr>
      <w:r w:rsidRPr="00F319A8">
        <w:rPr>
          <w:b/>
          <w:bCs/>
        </w:rPr>
        <w:t xml:space="preserve">РЕСУРСНОЕ  ОБЕСПЕЧЕНИЕ </w:t>
      </w:r>
    </w:p>
    <w:p w:rsidR="00A7382C" w:rsidRPr="00F319A8" w:rsidRDefault="00A7382C" w:rsidP="005854D9">
      <w:pPr>
        <w:jc w:val="center"/>
        <w:rPr>
          <w:b/>
          <w:bCs/>
        </w:rPr>
      </w:pPr>
      <w:r w:rsidRPr="00F319A8">
        <w:rPr>
          <w:b/>
          <w:bCs/>
        </w:rPr>
        <w:t xml:space="preserve">реализации муниципальной программы Мокшанского района </w:t>
      </w:r>
    </w:p>
    <w:p w:rsidR="00A7382C" w:rsidRPr="00F319A8" w:rsidRDefault="00A7382C" w:rsidP="005854D9">
      <w:pPr>
        <w:tabs>
          <w:tab w:val="center" w:pos="5037"/>
          <w:tab w:val="right" w:pos="9355"/>
        </w:tabs>
        <w:jc w:val="center"/>
        <w:rPr>
          <w:b/>
          <w:bCs/>
        </w:rPr>
      </w:pPr>
      <w:r w:rsidRPr="00F319A8">
        <w:rPr>
          <w:b/>
        </w:rPr>
        <w:t>«</w:t>
      </w:r>
      <w:r w:rsidRPr="00F319A8">
        <w:rPr>
          <w:b/>
          <w:bCs/>
        </w:rPr>
        <w:t>Модернизация и реформирование систем жизнеобеспечения и объектов коммунальной инфраструктуры</w:t>
      </w:r>
    </w:p>
    <w:p w:rsidR="00A7382C" w:rsidRPr="00D95537" w:rsidRDefault="00A7382C" w:rsidP="005854D9">
      <w:pPr>
        <w:jc w:val="center"/>
        <w:rPr>
          <w:b/>
          <w:bCs/>
        </w:rPr>
      </w:pPr>
      <w:r w:rsidRPr="00F319A8">
        <w:rPr>
          <w:b/>
          <w:bCs/>
        </w:rPr>
        <w:t xml:space="preserve">в Мокшанском районе Пензенской области </w:t>
      </w:r>
      <w:r w:rsidRPr="00D95537">
        <w:rPr>
          <w:b/>
          <w:bCs/>
        </w:rPr>
        <w:t>на 2014-20</w:t>
      </w:r>
      <w:r>
        <w:rPr>
          <w:b/>
          <w:bCs/>
        </w:rPr>
        <w:t>20</w:t>
      </w:r>
      <w:r w:rsidRPr="00D95537">
        <w:rPr>
          <w:b/>
          <w:bCs/>
        </w:rPr>
        <w:t xml:space="preserve"> годы» </w:t>
      </w:r>
    </w:p>
    <w:p w:rsidR="00A7382C" w:rsidRPr="00F319A8" w:rsidRDefault="00A7382C" w:rsidP="005854D9">
      <w:pPr>
        <w:jc w:val="center"/>
        <w:rPr>
          <w:b/>
          <w:bCs/>
        </w:rPr>
      </w:pPr>
      <w:r w:rsidRPr="00D95537">
        <w:rPr>
          <w:b/>
          <w:bCs/>
        </w:rPr>
        <w:t>за счет всех источников финансирования на 2014-2015 годы</w:t>
      </w:r>
    </w:p>
    <w:p w:rsidR="00A7382C" w:rsidRPr="00F319A8" w:rsidRDefault="00A7382C" w:rsidP="005854D9">
      <w:pPr>
        <w:jc w:val="center"/>
      </w:pPr>
      <w:r w:rsidRPr="00F319A8">
        <w:t xml:space="preserve">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77"/>
        <w:gridCol w:w="1687"/>
        <w:gridCol w:w="1867"/>
        <w:gridCol w:w="3541"/>
        <w:gridCol w:w="1182"/>
        <w:gridCol w:w="1170"/>
      </w:tblGrid>
      <w:tr w:rsidR="00A7382C" w:rsidRPr="00F319A8" w:rsidTr="0098321F">
        <w:trPr>
          <w:trHeight w:val="226"/>
        </w:trPr>
        <w:tc>
          <w:tcPr>
            <w:tcW w:w="2089" w:type="pct"/>
            <w:gridSpan w:val="3"/>
          </w:tcPr>
          <w:p w:rsidR="00A7382C" w:rsidRDefault="00A7382C" w:rsidP="005A3440">
            <w:pPr>
              <w:jc w:val="center"/>
            </w:pPr>
            <w:r w:rsidRPr="00F319A8">
              <w:t>Ответственный исполнитель</w:t>
            </w:r>
          </w:p>
          <w:p w:rsidR="00A7382C" w:rsidRPr="00F319A8" w:rsidRDefault="00A7382C" w:rsidP="005A3440">
            <w:pPr>
              <w:jc w:val="center"/>
            </w:pPr>
            <w:r w:rsidRPr="00F319A8">
              <w:t xml:space="preserve"> муниципальной программы</w:t>
            </w:r>
          </w:p>
        </w:tc>
        <w:tc>
          <w:tcPr>
            <w:tcW w:w="2911" w:type="pct"/>
            <w:gridSpan w:val="3"/>
          </w:tcPr>
          <w:p w:rsidR="00A7382C" w:rsidRPr="00F319A8" w:rsidRDefault="00A7382C" w:rsidP="004E4130">
            <w:pPr>
              <w:jc w:val="center"/>
            </w:pPr>
            <w:r w:rsidRPr="00F319A8">
              <w:t xml:space="preserve">Администрация Мокшанского района </w:t>
            </w:r>
          </w:p>
          <w:p w:rsidR="00A7382C" w:rsidRPr="00F319A8" w:rsidRDefault="00A7382C" w:rsidP="00F4535C">
            <w:pPr>
              <w:jc w:val="center"/>
            </w:pPr>
            <w:r w:rsidRPr="00F319A8">
              <w:t>(отдел муниципального хозяйства</w:t>
            </w:r>
            <w:r>
              <w:t>,</w:t>
            </w:r>
            <w:r w:rsidRPr="00F319A8">
              <w:t xml:space="preserve"> строительства</w:t>
            </w:r>
            <w:r>
              <w:t xml:space="preserve"> и </w:t>
            </w:r>
            <w:r w:rsidRPr="00F319A8">
              <w:t>архитектуры)</w:t>
            </w:r>
          </w:p>
        </w:tc>
      </w:tr>
      <w:tr w:rsidR="00A7382C" w:rsidRPr="00F319A8" w:rsidTr="0098321F">
        <w:tc>
          <w:tcPr>
            <w:tcW w:w="334" w:type="pct"/>
            <w:tcBorders>
              <w:bottom w:val="nil"/>
            </w:tcBorders>
          </w:tcPr>
          <w:p w:rsidR="00A7382C" w:rsidRPr="00F319A8" w:rsidRDefault="00A7382C" w:rsidP="005A3440">
            <w:pPr>
              <w:jc w:val="center"/>
            </w:pPr>
            <w:r w:rsidRPr="00F319A8">
              <w:t>№ п/п</w:t>
            </w:r>
          </w:p>
        </w:tc>
        <w:tc>
          <w:tcPr>
            <w:tcW w:w="833" w:type="pct"/>
            <w:tcBorders>
              <w:bottom w:val="nil"/>
            </w:tcBorders>
          </w:tcPr>
          <w:p w:rsidR="00A7382C" w:rsidRPr="00F319A8" w:rsidRDefault="00A7382C" w:rsidP="005A3440">
            <w:pPr>
              <w:jc w:val="center"/>
            </w:pPr>
          </w:p>
          <w:p w:rsidR="00A7382C" w:rsidRPr="00F319A8" w:rsidRDefault="00A7382C" w:rsidP="005A3440">
            <w:pPr>
              <w:jc w:val="center"/>
            </w:pPr>
            <w:r w:rsidRPr="00F319A8">
              <w:t>Статус</w:t>
            </w:r>
          </w:p>
        </w:tc>
        <w:tc>
          <w:tcPr>
            <w:tcW w:w="921" w:type="pct"/>
            <w:vMerge w:val="restart"/>
          </w:tcPr>
          <w:p w:rsidR="00A7382C" w:rsidRPr="00F319A8" w:rsidRDefault="00A7382C" w:rsidP="00141093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Наименование муниципальной программы, подпрограммы</w:t>
            </w:r>
          </w:p>
        </w:tc>
        <w:tc>
          <w:tcPr>
            <w:tcW w:w="1749" w:type="pct"/>
            <w:vMerge w:val="restart"/>
            <w:vAlign w:val="center"/>
          </w:tcPr>
          <w:p w:rsidR="00A7382C" w:rsidRPr="00F319A8" w:rsidRDefault="00A7382C" w:rsidP="00F7334F">
            <w:pPr>
              <w:ind w:left="112"/>
              <w:jc w:val="center"/>
            </w:pPr>
            <w:r w:rsidRPr="00F319A8">
              <w:t>Источник</w:t>
            </w:r>
            <w:r>
              <w:t>и</w:t>
            </w:r>
            <w:r w:rsidRPr="00F319A8">
              <w:t xml:space="preserve"> финансирования</w:t>
            </w:r>
          </w:p>
        </w:tc>
        <w:tc>
          <w:tcPr>
            <w:tcW w:w="1163" w:type="pct"/>
            <w:gridSpan w:val="2"/>
            <w:vAlign w:val="center"/>
          </w:tcPr>
          <w:p w:rsidR="00A7382C" w:rsidRPr="00F319A8" w:rsidRDefault="00A7382C" w:rsidP="00F7334F">
            <w:pPr>
              <w:jc w:val="center"/>
            </w:pPr>
            <w:r w:rsidRPr="00F319A8">
              <w:t>Оценка расходов,</w:t>
            </w:r>
          </w:p>
          <w:p w:rsidR="00A7382C" w:rsidRPr="00F319A8" w:rsidRDefault="00A7382C" w:rsidP="00F7334F">
            <w:pPr>
              <w:jc w:val="center"/>
            </w:pPr>
            <w:r w:rsidRPr="00F319A8">
              <w:t>тыс. рублей</w:t>
            </w:r>
          </w:p>
        </w:tc>
      </w:tr>
      <w:tr w:rsidR="00A7382C" w:rsidRPr="00F319A8" w:rsidTr="0098321F">
        <w:tc>
          <w:tcPr>
            <w:tcW w:w="334" w:type="pct"/>
            <w:tcBorders>
              <w:top w:val="nil"/>
            </w:tcBorders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tcBorders>
              <w:top w:val="nil"/>
            </w:tcBorders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1749" w:type="pct"/>
            <w:vMerge/>
          </w:tcPr>
          <w:p w:rsidR="00A7382C" w:rsidRPr="00F319A8" w:rsidRDefault="00A7382C" w:rsidP="004E4130">
            <w:pPr>
              <w:ind w:left="112" w:hanging="1"/>
              <w:jc w:val="center"/>
            </w:pPr>
          </w:p>
        </w:tc>
        <w:tc>
          <w:tcPr>
            <w:tcW w:w="584" w:type="pct"/>
          </w:tcPr>
          <w:p w:rsidR="00A7382C" w:rsidRPr="00F319A8" w:rsidRDefault="00A7382C" w:rsidP="004E4130">
            <w:pPr>
              <w:jc w:val="center"/>
            </w:pPr>
            <w:r w:rsidRPr="00F319A8">
              <w:t>2014 год</w:t>
            </w:r>
          </w:p>
        </w:tc>
        <w:tc>
          <w:tcPr>
            <w:tcW w:w="579" w:type="pct"/>
          </w:tcPr>
          <w:p w:rsidR="00A7382C" w:rsidRPr="00F319A8" w:rsidRDefault="00A7382C" w:rsidP="004E4130">
            <w:pPr>
              <w:jc w:val="center"/>
            </w:pPr>
            <w:r w:rsidRPr="00F319A8">
              <w:t>2015 год</w:t>
            </w:r>
          </w:p>
        </w:tc>
      </w:tr>
      <w:tr w:rsidR="00A7382C" w:rsidRPr="00F319A8" w:rsidTr="0098321F">
        <w:trPr>
          <w:tblHeader/>
        </w:trPr>
        <w:tc>
          <w:tcPr>
            <w:tcW w:w="334" w:type="pct"/>
          </w:tcPr>
          <w:p w:rsidR="00A7382C" w:rsidRPr="00F319A8" w:rsidRDefault="00A7382C" w:rsidP="005A3440">
            <w:pPr>
              <w:jc w:val="center"/>
            </w:pPr>
            <w:r w:rsidRPr="00F319A8">
              <w:t>1</w:t>
            </w:r>
          </w:p>
        </w:tc>
        <w:tc>
          <w:tcPr>
            <w:tcW w:w="833" w:type="pct"/>
          </w:tcPr>
          <w:p w:rsidR="00A7382C" w:rsidRPr="00F319A8" w:rsidRDefault="00A7382C" w:rsidP="005A3440">
            <w:pPr>
              <w:jc w:val="center"/>
            </w:pPr>
            <w:r w:rsidRPr="00F319A8">
              <w:t>2</w:t>
            </w:r>
          </w:p>
        </w:tc>
        <w:tc>
          <w:tcPr>
            <w:tcW w:w="921" w:type="pct"/>
          </w:tcPr>
          <w:p w:rsidR="00A7382C" w:rsidRPr="00F319A8" w:rsidRDefault="00A7382C" w:rsidP="005A3440">
            <w:pPr>
              <w:jc w:val="center"/>
            </w:pPr>
            <w:r w:rsidRPr="00F319A8">
              <w:t>3</w:t>
            </w:r>
          </w:p>
        </w:tc>
        <w:tc>
          <w:tcPr>
            <w:tcW w:w="1749" w:type="pct"/>
          </w:tcPr>
          <w:p w:rsidR="00A7382C" w:rsidRPr="00F319A8" w:rsidRDefault="00A7382C" w:rsidP="004E4130">
            <w:pPr>
              <w:ind w:left="112" w:hanging="1"/>
              <w:jc w:val="center"/>
            </w:pPr>
            <w:r w:rsidRPr="00F319A8">
              <w:t>4</w:t>
            </w:r>
          </w:p>
        </w:tc>
        <w:tc>
          <w:tcPr>
            <w:tcW w:w="584" w:type="pct"/>
          </w:tcPr>
          <w:p w:rsidR="00A7382C" w:rsidRPr="00F319A8" w:rsidRDefault="00A7382C" w:rsidP="004E4130">
            <w:pPr>
              <w:jc w:val="center"/>
            </w:pPr>
            <w:r w:rsidRPr="00F319A8">
              <w:t>5</w:t>
            </w:r>
          </w:p>
        </w:tc>
        <w:tc>
          <w:tcPr>
            <w:tcW w:w="579" w:type="pct"/>
          </w:tcPr>
          <w:p w:rsidR="00A7382C" w:rsidRPr="00F319A8" w:rsidRDefault="00A7382C" w:rsidP="004E4130">
            <w:pPr>
              <w:jc w:val="center"/>
            </w:pPr>
            <w:r w:rsidRPr="00F319A8">
              <w:t>6</w:t>
            </w:r>
          </w:p>
        </w:tc>
      </w:tr>
      <w:tr w:rsidR="00A7382C" w:rsidRPr="00F319A8" w:rsidTr="0098321F">
        <w:tc>
          <w:tcPr>
            <w:tcW w:w="334" w:type="pct"/>
            <w:vMerge w:val="restart"/>
          </w:tcPr>
          <w:p w:rsidR="00A7382C" w:rsidRPr="00F319A8" w:rsidRDefault="00A7382C" w:rsidP="005A3440">
            <w:pPr>
              <w:jc w:val="center"/>
            </w:pPr>
            <w:r w:rsidRPr="00F319A8">
              <w:t>1</w:t>
            </w:r>
          </w:p>
        </w:tc>
        <w:tc>
          <w:tcPr>
            <w:tcW w:w="833" w:type="pct"/>
            <w:vMerge w:val="restart"/>
          </w:tcPr>
          <w:p w:rsidR="00A7382C" w:rsidRPr="00F319A8" w:rsidRDefault="00A7382C" w:rsidP="005A3440">
            <w:pPr>
              <w:rPr>
                <w:spacing w:val="-20"/>
              </w:rPr>
            </w:pPr>
            <w:r w:rsidRPr="00F319A8">
              <w:rPr>
                <w:spacing w:val="-20"/>
              </w:rPr>
              <w:t>Муниципальная  программа</w:t>
            </w:r>
          </w:p>
          <w:p w:rsidR="00A7382C" w:rsidRPr="00F319A8" w:rsidRDefault="00A7382C" w:rsidP="005A3440">
            <w:pPr>
              <w:rPr>
                <w:spacing w:val="-20"/>
              </w:rPr>
            </w:pPr>
          </w:p>
          <w:p w:rsidR="00A7382C" w:rsidRPr="00F319A8" w:rsidRDefault="00A7382C" w:rsidP="005A3440">
            <w:pPr>
              <w:rPr>
                <w:spacing w:val="-20"/>
              </w:rPr>
            </w:pPr>
          </w:p>
          <w:p w:rsidR="00A7382C" w:rsidRPr="00F319A8" w:rsidRDefault="00A7382C" w:rsidP="005A3440">
            <w:pPr>
              <w:rPr>
                <w:spacing w:val="-20"/>
              </w:rPr>
            </w:pPr>
          </w:p>
          <w:p w:rsidR="00A7382C" w:rsidRPr="00F319A8" w:rsidRDefault="00A7382C" w:rsidP="005A3440">
            <w:pPr>
              <w:rPr>
                <w:spacing w:val="-20"/>
              </w:rPr>
            </w:pPr>
          </w:p>
          <w:p w:rsidR="00A7382C" w:rsidRPr="00F319A8" w:rsidRDefault="00A7382C" w:rsidP="005A3440">
            <w:pPr>
              <w:rPr>
                <w:spacing w:val="-20"/>
              </w:rPr>
            </w:pPr>
          </w:p>
          <w:p w:rsidR="00A7382C" w:rsidRPr="00F319A8" w:rsidRDefault="00A7382C" w:rsidP="005A3440">
            <w:pPr>
              <w:rPr>
                <w:spacing w:val="-20"/>
              </w:rPr>
            </w:pPr>
          </w:p>
          <w:p w:rsidR="00A7382C" w:rsidRPr="00F319A8" w:rsidRDefault="00A7382C" w:rsidP="005A3440">
            <w:pPr>
              <w:rPr>
                <w:spacing w:val="-20"/>
              </w:rPr>
            </w:pPr>
          </w:p>
          <w:p w:rsidR="00A7382C" w:rsidRPr="00F319A8" w:rsidRDefault="00A7382C" w:rsidP="005A3440">
            <w:pPr>
              <w:rPr>
                <w:spacing w:val="-20"/>
              </w:rPr>
            </w:pPr>
          </w:p>
        </w:tc>
        <w:tc>
          <w:tcPr>
            <w:tcW w:w="921" w:type="pct"/>
            <w:vMerge w:val="restart"/>
            <w:vAlign w:val="center"/>
          </w:tcPr>
          <w:p w:rsidR="00A7382C" w:rsidRPr="00F7334F" w:rsidRDefault="00A7382C" w:rsidP="005A3440">
            <w:pPr>
              <w:rPr>
                <w:bCs/>
              </w:rPr>
            </w:pPr>
            <w:r w:rsidRPr="00F7334F">
              <w:rPr>
                <w:bCs/>
              </w:rPr>
              <w:t>Модернизация и реформирование систем жизнеобеспечения и объектов</w:t>
            </w:r>
          </w:p>
          <w:p w:rsidR="00A7382C" w:rsidRPr="00F7334F" w:rsidRDefault="00A7382C" w:rsidP="005A3440">
            <w:pPr>
              <w:rPr>
                <w:bCs/>
              </w:rPr>
            </w:pPr>
            <w:r w:rsidRPr="00F7334F">
              <w:rPr>
                <w:bCs/>
              </w:rPr>
              <w:t>коммунальной инфраструктуры в</w:t>
            </w:r>
            <w:r w:rsidRPr="00F7334F">
              <w:rPr>
                <w:b/>
                <w:bCs/>
              </w:rPr>
              <w:t xml:space="preserve"> </w:t>
            </w:r>
            <w:r w:rsidRPr="00F7334F">
              <w:t>Мокшанском районе Пензенской</w:t>
            </w:r>
          </w:p>
          <w:p w:rsidR="00A7382C" w:rsidRPr="00F7334F" w:rsidRDefault="00A7382C" w:rsidP="005A3440">
            <w:r w:rsidRPr="00F7334F">
              <w:t>области на 2014-2017 годы</w:t>
            </w:r>
          </w:p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ind w:left="112" w:hanging="1"/>
            </w:pPr>
            <w:r w:rsidRPr="00F319A8">
              <w:t>Всего</w:t>
            </w:r>
          </w:p>
        </w:tc>
        <w:tc>
          <w:tcPr>
            <w:tcW w:w="584" w:type="pct"/>
            <w:vAlign w:val="center"/>
          </w:tcPr>
          <w:p w:rsidR="00A7382C" w:rsidRPr="00F319A8" w:rsidRDefault="00A7382C" w:rsidP="00857F7B">
            <w:pPr>
              <w:jc w:val="center"/>
              <w:rPr>
                <w:spacing w:val="-20"/>
                <w:highlight w:val="red"/>
              </w:rPr>
            </w:pPr>
            <w:r w:rsidRPr="00F319A8">
              <w:rPr>
                <w:spacing w:val="-20"/>
              </w:rPr>
              <w:t>73 099,</w:t>
            </w:r>
            <w:r>
              <w:rPr>
                <w:spacing w:val="-20"/>
              </w:rPr>
              <w:t>8</w:t>
            </w:r>
          </w:p>
        </w:tc>
        <w:tc>
          <w:tcPr>
            <w:tcW w:w="579" w:type="pct"/>
            <w:vAlign w:val="center"/>
          </w:tcPr>
          <w:p w:rsidR="00A7382C" w:rsidRPr="00AE2FF0" w:rsidRDefault="00A7382C" w:rsidP="00327871">
            <w:pPr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6 917,3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rPr>
                <w:spacing w:val="-20"/>
              </w:rPr>
            </w:pPr>
          </w:p>
        </w:tc>
        <w:tc>
          <w:tcPr>
            <w:tcW w:w="921" w:type="pct"/>
            <w:vMerge/>
            <w:vAlign w:val="center"/>
          </w:tcPr>
          <w:p w:rsidR="00A7382C" w:rsidRPr="00F7334F" w:rsidRDefault="00A7382C" w:rsidP="005A3440">
            <w:pPr>
              <w:rPr>
                <w:bCs/>
              </w:rPr>
            </w:pPr>
          </w:p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ind w:left="112" w:hanging="1"/>
            </w:pPr>
            <w:r>
              <w:t>в т.ч.</w:t>
            </w:r>
          </w:p>
        </w:tc>
        <w:tc>
          <w:tcPr>
            <w:tcW w:w="584" w:type="pct"/>
            <w:vAlign w:val="center"/>
          </w:tcPr>
          <w:p w:rsidR="00A7382C" w:rsidRPr="00F319A8" w:rsidRDefault="00A7382C" w:rsidP="00857F7B">
            <w:pPr>
              <w:jc w:val="center"/>
              <w:rPr>
                <w:spacing w:val="-20"/>
              </w:rPr>
            </w:pPr>
          </w:p>
        </w:tc>
        <w:tc>
          <w:tcPr>
            <w:tcW w:w="579" w:type="pct"/>
            <w:vAlign w:val="center"/>
          </w:tcPr>
          <w:p w:rsidR="00A7382C" w:rsidRPr="00AE2FF0" w:rsidRDefault="00A7382C" w:rsidP="00DA1E0A">
            <w:pPr>
              <w:jc w:val="center"/>
              <w:rPr>
                <w:spacing w:val="-20"/>
              </w:rPr>
            </w:pP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  <w:vAlign w:val="center"/>
          </w:tcPr>
          <w:p w:rsidR="00A7382C" w:rsidRPr="00F7334F" w:rsidRDefault="00A7382C" w:rsidP="005A3440"/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spacing w:after="100" w:afterAutospacing="1"/>
              <w:ind w:left="112" w:hanging="1"/>
            </w:pPr>
            <w:r w:rsidRPr="00F319A8">
              <w:t xml:space="preserve">бюджет Мокшанского района </w:t>
            </w:r>
            <w:r>
              <w:t>(за исключением целевых межбюджетных трансфертов)</w:t>
            </w:r>
          </w:p>
        </w:tc>
        <w:tc>
          <w:tcPr>
            <w:tcW w:w="584" w:type="pct"/>
            <w:vAlign w:val="center"/>
          </w:tcPr>
          <w:p w:rsidR="00A7382C" w:rsidRPr="00F319A8" w:rsidRDefault="00A7382C" w:rsidP="00044210">
            <w:pPr>
              <w:jc w:val="center"/>
              <w:rPr>
                <w:spacing w:val="-20"/>
                <w:highlight w:val="red"/>
              </w:rPr>
            </w:pPr>
            <w:r w:rsidRPr="00F319A8">
              <w:rPr>
                <w:spacing w:val="-20"/>
              </w:rPr>
              <w:t>10 583,7</w:t>
            </w:r>
          </w:p>
        </w:tc>
        <w:tc>
          <w:tcPr>
            <w:tcW w:w="579" w:type="pct"/>
            <w:vAlign w:val="center"/>
          </w:tcPr>
          <w:p w:rsidR="00A7382C" w:rsidRPr="00AE2FF0" w:rsidRDefault="00A7382C" w:rsidP="00327871">
            <w:pPr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6 917,3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  <w:vAlign w:val="center"/>
          </w:tcPr>
          <w:p w:rsidR="00A7382C" w:rsidRPr="00F7334F" w:rsidRDefault="00A7382C" w:rsidP="005A3440"/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spacing w:after="100" w:afterAutospacing="1"/>
              <w:ind w:left="112" w:hanging="1"/>
            </w:pPr>
            <w:r>
              <w:t>федеральные средства</w:t>
            </w:r>
          </w:p>
        </w:tc>
        <w:tc>
          <w:tcPr>
            <w:tcW w:w="584" w:type="pct"/>
            <w:vAlign w:val="center"/>
          </w:tcPr>
          <w:p w:rsidR="00A7382C" w:rsidRPr="00F319A8" w:rsidRDefault="00A7382C" w:rsidP="004E4130">
            <w:pPr>
              <w:spacing w:after="100" w:afterAutospacing="1"/>
              <w:jc w:val="center"/>
              <w:rPr>
                <w:spacing w:val="-20"/>
                <w:highlight w:val="red"/>
              </w:rPr>
            </w:pPr>
            <w:r w:rsidRPr="00F319A8">
              <w:rPr>
                <w:spacing w:val="-20"/>
              </w:rPr>
              <w:t>-</w:t>
            </w:r>
          </w:p>
        </w:tc>
        <w:tc>
          <w:tcPr>
            <w:tcW w:w="579" w:type="pct"/>
            <w:vAlign w:val="center"/>
          </w:tcPr>
          <w:p w:rsidR="00A7382C" w:rsidRPr="00AE2FF0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-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  <w:vAlign w:val="center"/>
          </w:tcPr>
          <w:p w:rsidR="00A7382C" w:rsidRPr="00F7334F" w:rsidRDefault="00A7382C" w:rsidP="005A3440"/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spacing w:after="100" w:afterAutospacing="1"/>
              <w:ind w:left="112" w:hanging="1"/>
            </w:pPr>
            <w:r w:rsidRPr="00F319A8">
              <w:t>бюджет Пензенской области</w:t>
            </w:r>
          </w:p>
        </w:tc>
        <w:tc>
          <w:tcPr>
            <w:tcW w:w="584" w:type="pct"/>
            <w:vAlign w:val="center"/>
          </w:tcPr>
          <w:p w:rsidR="00A7382C" w:rsidRPr="00F319A8" w:rsidRDefault="00A7382C" w:rsidP="00D243CB">
            <w:pPr>
              <w:spacing w:after="100" w:afterAutospacing="1"/>
              <w:jc w:val="center"/>
              <w:rPr>
                <w:spacing w:val="-20"/>
                <w:highlight w:val="red"/>
              </w:rPr>
            </w:pPr>
            <w:r w:rsidRPr="00F319A8">
              <w:rPr>
                <w:spacing w:val="-20"/>
              </w:rPr>
              <w:t xml:space="preserve">62 </w:t>
            </w:r>
            <w:r>
              <w:rPr>
                <w:spacing w:val="-20"/>
              </w:rPr>
              <w:t xml:space="preserve"> </w:t>
            </w:r>
            <w:r w:rsidRPr="00F319A8">
              <w:rPr>
                <w:spacing w:val="-20"/>
              </w:rPr>
              <w:t>516,1</w:t>
            </w:r>
          </w:p>
        </w:tc>
        <w:tc>
          <w:tcPr>
            <w:tcW w:w="579" w:type="pct"/>
            <w:vAlign w:val="center"/>
          </w:tcPr>
          <w:p w:rsidR="00A7382C" w:rsidRPr="00AE2FF0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-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  <w:vAlign w:val="center"/>
          </w:tcPr>
          <w:p w:rsidR="00A7382C" w:rsidRPr="00F7334F" w:rsidRDefault="00A7382C" w:rsidP="005A3440"/>
        </w:tc>
        <w:tc>
          <w:tcPr>
            <w:tcW w:w="1749" w:type="pct"/>
            <w:vAlign w:val="center"/>
          </w:tcPr>
          <w:p w:rsidR="00A7382C" w:rsidRPr="00F319A8" w:rsidRDefault="00A7382C" w:rsidP="00141093">
            <w:pPr>
              <w:spacing w:after="100" w:afterAutospacing="1"/>
              <w:ind w:left="112" w:hanging="1"/>
            </w:pPr>
            <w:r w:rsidRPr="00D64766">
              <w:t>иные источники</w:t>
            </w:r>
            <w:r>
              <w:t xml:space="preserve"> </w:t>
            </w:r>
          </w:p>
        </w:tc>
        <w:tc>
          <w:tcPr>
            <w:tcW w:w="584" w:type="pct"/>
            <w:vAlign w:val="center"/>
          </w:tcPr>
          <w:p w:rsidR="00A7382C" w:rsidRPr="00F319A8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  <w:tc>
          <w:tcPr>
            <w:tcW w:w="579" w:type="pct"/>
            <w:vAlign w:val="center"/>
          </w:tcPr>
          <w:p w:rsidR="00A7382C" w:rsidRPr="00AE2FF0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-</w:t>
            </w:r>
          </w:p>
        </w:tc>
      </w:tr>
      <w:tr w:rsidR="00A7382C" w:rsidRPr="00F319A8" w:rsidTr="0098321F">
        <w:tc>
          <w:tcPr>
            <w:tcW w:w="334" w:type="pct"/>
            <w:vMerge w:val="restart"/>
          </w:tcPr>
          <w:p w:rsidR="00A7382C" w:rsidRPr="00F319A8" w:rsidRDefault="00A7382C" w:rsidP="005A3440">
            <w:pPr>
              <w:jc w:val="center"/>
            </w:pPr>
            <w:r>
              <w:t>2</w:t>
            </w:r>
          </w:p>
        </w:tc>
        <w:tc>
          <w:tcPr>
            <w:tcW w:w="833" w:type="pct"/>
            <w:vMerge w:val="restart"/>
          </w:tcPr>
          <w:p w:rsidR="00A7382C" w:rsidRPr="00F319A8" w:rsidRDefault="00A7382C" w:rsidP="005A3440">
            <w:pPr>
              <w:jc w:val="center"/>
            </w:pPr>
            <w:r>
              <w:t>Подпрограмма 1</w:t>
            </w:r>
          </w:p>
        </w:tc>
        <w:tc>
          <w:tcPr>
            <w:tcW w:w="921" w:type="pct"/>
            <w:vMerge w:val="restart"/>
            <w:vAlign w:val="center"/>
          </w:tcPr>
          <w:p w:rsidR="00A7382C" w:rsidRPr="00F7334F" w:rsidRDefault="00A7382C" w:rsidP="005A3440">
            <w:r w:rsidRPr="00F7334F">
              <w:t>Модернизация систем жизнеобеспечения населения и  объектов коммунальной инфраструктуры в Мокшанском районе Пензенской области</w:t>
            </w:r>
          </w:p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ind w:left="112" w:hanging="1"/>
            </w:pPr>
            <w:r w:rsidRPr="00F319A8">
              <w:t>Всего</w:t>
            </w:r>
          </w:p>
        </w:tc>
        <w:tc>
          <w:tcPr>
            <w:tcW w:w="584" w:type="pct"/>
            <w:vAlign w:val="center"/>
          </w:tcPr>
          <w:p w:rsidR="00A7382C" w:rsidRPr="00F7334F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 w:rsidRPr="00F7334F">
              <w:t>72 599,8</w:t>
            </w:r>
          </w:p>
        </w:tc>
        <w:tc>
          <w:tcPr>
            <w:tcW w:w="579" w:type="pct"/>
            <w:vAlign w:val="center"/>
          </w:tcPr>
          <w:p w:rsidR="00A7382C" w:rsidRPr="00AE2FF0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6 917,3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  <w:vAlign w:val="center"/>
          </w:tcPr>
          <w:p w:rsidR="00A7382C" w:rsidRPr="00F7334F" w:rsidRDefault="00A7382C" w:rsidP="005A3440"/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ind w:left="112" w:hanging="1"/>
            </w:pPr>
            <w:r>
              <w:t>в т.ч.</w:t>
            </w:r>
          </w:p>
        </w:tc>
        <w:tc>
          <w:tcPr>
            <w:tcW w:w="584" w:type="pct"/>
            <w:vAlign w:val="center"/>
          </w:tcPr>
          <w:p w:rsidR="00A7382C" w:rsidRPr="00F7334F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579" w:type="pct"/>
            <w:vAlign w:val="center"/>
          </w:tcPr>
          <w:p w:rsidR="00A7382C" w:rsidRPr="00AE2FF0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  <w:vAlign w:val="center"/>
          </w:tcPr>
          <w:p w:rsidR="00A7382C" w:rsidRPr="00F7334F" w:rsidRDefault="00A7382C" w:rsidP="005A3440"/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spacing w:after="100" w:afterAutospacing="1"/>
              <w:ind w:left="112" w:hanging="1"/>
            </w:pPr>
            <w:r w:rsidRPr="00F319A8">
              <w:t xml:space="preserve">бюджет Мокшанского района </w:t>
            </w:r>
            <w:r>
              <w:t>(за исключением целевых межбюджетных трансфертов)</w:t>
            </w:r>
          </w:p>
        </w:tc>
        <w:tc>
          <w:tcPr>
            <w:tcW w:w="584" w:type="pct"/>
            <w:vAlign w:val="center"/>
          </w:tcPr>
          <w:p w:rsidR="00A7382C" w:rsidRPr="00F7334F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 w:rsidRPr="00F7334F">
              <w:t>10 083,7</w:t>
            </w:r>
          </w:p>
        </w:tc>
        <w:tc>
          <w:tcPr>
            <w:tcW w:w="579" w:type="pct"/>
            <w:vAlign w:val="center"/>
          </w:tcPr>
          <w:p w:rsidR="00A7382C" w:rsidRPr="00AE2FF0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6 917,3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  <w:vAlign w:val="center"/>
          </w:tcPr>
          <w:p w:rsidR="00A7382C" w:rsidRPr="00F7334F" w:rsidRDefault="00A7382C" w:rsidP="005A3440"/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spacing w:after="100" w:afterAutospacing="1"/>
              <w:ind w:left="112" w:hanging="1"/>
            </w:pPr>
            <w:r>
              <w:t>федеральные средства</w:t>
            </w:r>
          </w:p>
        </w:tc>
        <w:tc>
          <w:tcPr>
            <w:tcW w:w="584" w:type="pct"/>
            <w:vAlign w:val="center"/>
          </w:tcPr>
          <w:p w:rsidR="00A7382C" w:rsidRPr="00F319A8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579" w:type="pct"/>
            <w:vAlign w:val="center"/>
          </w:tcPr>
          <w:p w:rsidR="00A7382C" w:rsidRPr="00F319A8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  <w:vAlign w:val="center"/>
          </w:tcPr>
          <w:p w:rsidR="00A7382C" w:rsidRPr="00F7334F" w:rsidRDefault="00A7382C" w:rsidP="005A3440"/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spacing w:after="100" w:afterAutospacing="1"/>
              <w:ind w:left="112" w:hanging="1"/>
            </w:pPr>
            <w:r w:rsidRPr="00F319A8">
              <w:t>бюджет Пензенской области</w:t>
            </w:r>
          </w:p>
        </w:tc>
        <w:tc>
          <w:tcPr>
            <w:tcW w:w="584" w:type="pct"/>
            <w:vAlign w:val="center"/>
          </w:tcPr>
          <w:p w:rsidR="00A7382C" w:rsidRPr="00F319A8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 xml:space="preserve">62 </w:t>
            </w:r>
            <w:r>
              <w:rPr>
                <w:spacing w:val="-20"/>
              </w:rPr>
              <w:t xml:space="preserve"> </w:t>
            </w:r>
            <w:r w:rsidRPr="00F319A8">
              <w:rPr>
                <w:spacing w:val="-20"/>
              </w:rPr>
              <w:t>516,1</w:t>
            </w:r>
          </w:p>
        </w:tc>
        <w:tc>
          <w:tcPr>
            <w:tcW w:w="579" w:type="pct"/>
            <w:vAlign w:val="center"/>
          </w:tcPr>
          <w:p w:rsidR="00A7382C" w:rsidRPr="00F319A8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  <w:vAlign w:val="center"/>
          </w:tcPr>
          <w:p w:rsidR="00A7382C" w:rsidRPr="00F7334F" w:rsidRDefault="00A7382C" w:rsidP="005A3440"/>
        </w:tc>
        <w:tc>
          <w:tcPr>
            <w:tcW w:w="1749" w:type="pct"/>
            <w:vAlign w:val="center"/>
          </w:tcPr>
          <w:p w:rsidR="00A7382C" w:rsidRPr="00F319A8" w:rsidRDefault="00A7382C" w:rsidP="00141093">
            <w:pPr>
              <w:spacing w:after="100" w:afterAutospacing="1"/>
              <w:ind w:left="112" w:hanging="1"/>
            </w:pPr>
            <w:r w:rsidRPr="00D64766">
              <w:t>иные источники</w:t>
            </w:r>
          </w:p>
        </w:tc>
        <w:tc>
          <w:tcPr>
            <w:tcW w:w="584" w:type="pct"/>
            <w:vAlign w:val="center"/>
          </w:tcPr>
          <w:p w:rsidR="00A7382C" w:rsidRPr="00F319A8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579" w:type="pct"/>
            <w:vAlign w:val="center"/>
          </w:tcPr>
          <w:p w:rsidR="00A7382C" w:rsidRPr="00F319A8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</w:tr>
      <w:tr w:rsidR="00A7382C" w:rsidRPr="00F319A8" w:rsidTr="0098321F">
        <w:tc>
          <w:tcPr>
            <w:tcW w:w="334" w:type="pct"/>
            <w:vMerge w:val="restart"/>
          </w:tcPr>
          <w:p w:rsidR="00A7382C" w:rsidRPr="00F319A8" w:rsidRDefault="00A7382C" w:rsidP="005A3440">
            <w:pPr>
              <w:jc w:val="center"/>
            </w:pPr>
            <w:r>
              <w:t>6</w:t>
            </w:r>
          </w:p>
        </w:tc>
        <w:tc>
          <w:tcPr>
            <w:tcW w:w="833" w:type="pct"/>
            <w:vMerge w:val="restart"/>
          </w:tcPr>
          <w:p w:rsidR="00A7382C" w:rsidRPr="00F319A8" w:rsidRDefault="00A7382C" w:rsidP="005A3440">
            <w:pPr>
              <w:jc w:val="center"/>
            </w:pPr>
            <w:r>
              <w:t>Подпрограмма 2</w:t>
            </w:r>
          </w:p>
        </w:tc>
        <w:tc>
          <w:tcPr>
            <w:tcW w:w="921" w:type="pct"/>
            <w:vMerge w:val="restart"/>
            <w:vAlign w:val="center"/>
          </w:tcPr>
          <w:p w:rsidR="00A7382C" w:rsidRPr="00F7334F" w:rsidRDefault="00A7382C" w:rsidP="005A3440">
            <w:r w:rsidRPr="00F7334F">
              <w:t xml:space="preserve">Мероприятия межмуниципального характера по охране окружающей среды </w:t>
            </w:r>
          </w:p>
          <w:p w:rsidR="00A7382C" w:rsidRPr="00F7334F" w:rsidRDefault="00A7382C" w:rsidP="005A3440">
            <w:r w:rsidRPr="00F7334F">
              <w:t xml:space="preserve">в Мокшанском районе Пензенской области  </w:t>
            </w:r>
          </w:p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ind w:left="112" w:hanging="1"/>
            </w:pPr>
            <w:r w:rsidRPr="00F319A8">
              <w:t>Всего</w:t>
            </w:r>
          </w:p>
        </w:tc>
        <w:tc>
          <w:tcPr>
            <w:tcW w:w="584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500,02</w:t>
            </w:r>
          </w:p>
        </w:tc>
        <w:tc>
          <w:tcPr>
            <w:tcW w:w="579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ind w:left="112" w:hanging="1"/>
            </w:pPr>
            <w:r>
              <w:t>в т.ч.</w:t>
            </w:r>
          </w:p>
        </w:tc>
        <w:tc>
          <w:tcPr>
            <w:tcW w:w="584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579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spacing w:after="100" w:afterAutospacing="1"/>
              <w:ind w:left="112" w:hanging="1"/>
            </w:pPr>
            <w:r w:rsidRPr="00F319A8">
              <w:t xml:space="preserve">бюджет Мокшанского района </w:t>
            </w:r>
            <w:r>
              <w:t>(за исключением целевых межбюджетных трансфертов)</w:t>
            </w:r>
          </w:p>
        </w:tc>
        <w:tc>
          <w:tcPr>
            <w:tcW w:w="584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500,02</w:t>
            </w:r>
          </w:p>
        </w:tc>
        <w:tc>
          <w:tcPr>
            <w:tcW w:w="579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spacing w:after="100" w:afterAutospacing="1"/>
              <w:ind w:left="112" w:hanging="1"/>
            </w:pPr>
            <w:r>
              <w:t>федеральные средства</w:t>
            </w:r>
          </w:p>
        </w:tc>
        <w:tc>
          <w:tcPr>
            <w:tcW w:w="584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579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spacing w:after="100" w:afterAutospacing="1"/>
              <w:ind w:left="112" w:hanging="1"/>
            </w:pPr>
            <w:r w:rsidRPr="00F319A8">
              <w:t>бюджет Пензенской области</w:t>
            </w:r>
          </w:p>
        </w:tc>
        <w:tc>
          <w:tcPr>
            <w:tcW w:w="584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579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</w:tr>
      <w:tr w:rsidR="00A7382C" w:rsidRPr="00F319A8" w:rsidTr="0098321F">
        <w:tc>
          <w:tcPr>
            <w:tcW w:w="334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833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921" w:type="pct"/>
            <w:vMerge/>
          </w:tcPr>
          <w:p w:rsidR="00A7382C" w:rsidRPr="00F319A8" w:rsidRDefault="00A7382C" w:rsidP="005A3440">
            <w:pPr>
              <w:jc w:val="center"/>
            </w:pPr>
          </w:p>
        </w:tc>
        <w:tc>
          <w:tcPr>
            <w:tcW w:w="1749" w:type="pct"/>
            <w:vAlign w:val="center"/>
          </w:tcPr>
          <w:p w:rsidR="00A7382C" w:rsidRPr="00F319A8" w:rsidRDefault="00A7382C" w:rsidP="00F7334F">
            <w:pPr>
              <w:spacing w:after="100" w:afterAutospacing="1"/>
              <w:ind w:left="112" w:hanging="1"/>
            </w:pPr>
            <w:r w:rsidRPr="00D64766">
              <w:t>иные источники</w:t>
            </w:r>
            <w:r>
              <w:t xml:space="preserve"> </w:t>
            </w:r>
          </w:p>
        </w:tc>
        <w:tc>
          <w:tcPr>
            <w:tcW w:w="584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579" w:type="pct"/>
            <w:vAlign w:val="center"/>
          </w:tcPr>
          <w:p w:rsidR="00A7382C" w:rsidRDefault="00A7382C" w:rsidP="004E4130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</w:tr>
    </w:tbl>
    <w:p w:rsidR="00A7382C" w:rsidRPr="00F319A8" w:rsidRDefault="00A7382C" w:rsidP="005854D9">
      <w:pPr>
        <w:jc w:val="center"/>
        <w:rPr>
          <w:i/>
          <w:iCs/>
        </w:rPr>
      </w:pPr>
    </w:p>
    <w:p w:rsidR="00A7382C" w:rsidRDefault="00A7382C">
      <w:pPr>
        <w:widowControl/>
        <w:sectPr w:rsidR="00A7382C" w:rsidSect="00665F1F">
          <w:pgSz w:w="11906" w:h="16838"/>
          <w:pgMar w:top="540" w:right="849" w:bottom="360" w:left="993" w:header="720" w:footer="720" w:gutter="0"/>
          <w:cols w:space="720"/>
          <w:noEndnote/>
        </w:sectPr>
      </w:pPr>
    </w:p>
    <w:p w:rsidR="00A7382C" w:rsidRPr="00F319A8" w:rsidRDefault="00A7382C" w:rsidP="00E96113">
      <w:pPr>
        <w:jc w:val="right"/>
      </w:pPr>
      <w:r w:rsidRPr="00F319A8">
        <w:t xml:space="preserve">Приложение № </w:t>
      </w:r>
      <w:r>
        <w:t>4</w:t>
      </w:r>
    </w:p>
    <w:p w:rsidR="00A7382C" w:rsidRPr="00F319A8" w:rsidRDefault="00A7382C" w:rsidP="00E96113">
      <w:pPr>
        <w:jc w:val="right"/>
      </w:pPr>
      <w:r w:rsidRPr="00F319A8">
        <w:t xml:space="preserve">к муниципальной программе </w:t>
      </w:r>
    </w:p>
    <w:p w:rsidR="00A7382C" w:rsidRPr="00F319A8" w:rsidRDefault="00A7382C" w:rsidP="00E96113">
      <w:pPr>
        <w:jc w:val="right"/>
        <w:rPr>
          <w:bCs/>
        </w:rPr>
      </w:pPr>
      <w:r w:rsidRPr="00F319A8">
        <w:rPr>
          <w:bCs/>
        </w:rPr>
        <w:t xml:space="preserve"> </w:t>
      </w:r>
      <w:r w:rsidRPr="00F319A8">
        <w:rPr>
          <w:b/>
          <w:bCs/>
        </w:rPr>
        <w:t xml:space="preserve"> </w:t>
      </w:r>
      <w:r w:rsidRPr="00F319A8">
        <w:t>«</w:t>
      </w:r>
      <w:r w:rsidRPr="00F319A8">
        <w:rPr>
          <w:bCs/>
        </w:rPr>
        <w:t xml:space="preserve">Модернизация и реформирование </w:t>
      </w:r>
    </w:p>
    <w:p w:rsidR="00A7382C" w:rsidRPr="00F319A8" w:rsidRDefault="00A7382C" w:rsidP="00E96113">
      <w:pPr>
        <w:jc w:val="right"/>
        <w:rPr>
          <w:bCs/>
        </w:rPr>
      </w:pPr>
      <w:r w:rsidRPr="00F319A8">
        <w:rPr>
          <w:bCs/>
        </w:rPr>
        <w:t>систем жизнеобеспечения и объектов</w:t>
      </w:r>
    </w:p>
    <w:p w:rsidR="00A7382C" w:rsidRPr="00F319A8" w:rsidRDefault="00A7382C" w:rsidP="00E96113">
      <w:pPr>
        <w:jc w:val="right"/>
        <w:rPr>
          <w:bCs/>
        </w:rPr>
      </w:pPr>
      <w:r w:rsidRPr="00F319A8">
        <w:rPr>
          <w:bCs/>
        </w:rPr>
        <w:t xml:space="preserve"> коммунальной инфраструктуры</w:t>
      </w:r>
    </w:p>
    <w:p w:rsidR="00A7382C" w:rsidRPr="00F319A8" w:rsidRDefault="00A7382C" w:rsidP="00E96113">
      <w:pPr>
        <w:jc w:val="right"/>
      </w:pPr>
      <w:r w:rsidRPr="00F319A8">
        <w:rPr>
          <w:bCs/>
        </w:rPr>
        <w:t xml:space="preserve"> в</w:t>
      </w:r>
      <w:r w:rsidRPr="00F319A8">
        <w:rPr>
          <w:b/>
          <w:bCs/>
        </w:rPr>
        <w:t xml:space="preserve"> </w:t>
      </w:r>
      <w:r w:rsidRPr="00F319A8">
        <w:t xml:space="preserve">Мокшанском районе Пензенской </w:t>
      </w:r>
    </w:p>
    <w:p w:rsidR="00A7382C" w:rsidRPr="00F319A8" w:rsidRDefault="00A7382C" w:rsidP="00E96113">
      <w:pPr>
        <w:jc w:val="right"/>
      </w:pPr>
      <w:r w:rsidRPr="00F319A8">
        <w:t>области на 2014-20</w:t>
      </w:r>
      <w:r>
        <w:t>20</w:t>
      </w:r>
      <w:r w:rsidRPr="00F319A8">
        <w:t xml:space="preserve"> годы»</w:t>
      </w:r>
    </w:p>
    <w:p w:rsidR="00A7382C" w:rsidRPr="00F319A8" w:rsidRDefault="00A7382C" w:rsidP="00E96113">
      <w:pPr>
        <w:jc w:val="center"/>
        <w:rPr>
          <w:b/>
          <w:bCs/>
        </w:rPr>
      </w:pPr>
      <w:r w:rsidRPr="00F319A8">
        <w:rPr>
          <w:b/>
          <w:bCs/>
        </w:rPr>
        <w:t xml:space="preserve">РЕСУРСНОЕ  ОБЕСПЕЧЕНИЕ </w:t>
      </w:r>
    </w:p>
    <w:p w:rsidR="00A7382C" w:rsidRPr="00F319A8" w:rsidRDefault="00A7382C" w:rsidP="00E96113">
      <w:pPr>
        <w:jc w:val="center"/>
        <w:rPr>
          <w:b/>
          <w:bCs/>
        </w:rPr>
      </w:pPr>
      <w:r w:rsidRPr="00F319A8">
        <w:rPr>
          <w:b/>
          <w:bCs/>
        </w:rPr>
        <w:t xml:space="preserve">реализации муниципальной программы Мокшанского района </w:t>
      </w:r>
    </w:p>
    <w:p w:rsidR="00A7382C" w:rsidRPr="00F319A8" w:rsidRDefault="00A7382C" w:rsidP="00E96113">
      <w:pPr>
        <w:tabs>
          <w:tab w:val="center" w:pos="5037"/>
          <w:tab w:val="right" w:pos="9355"/>
        </w:tabs>
        <w:jc w:val="center"/>
        <w:rPr>
          <w:b/>
          <w:bCs/>
        </w:rPr>
      </w:pPr>
      <w:r w:rsidRPr="00F319A8">
        <w:rPr>
          <w:b/>
        </w:rPr>
        <w:t>«</w:t>
      </w:r>
      <w:r w:rsidRPr="00F319A8">
        <w:rPr>
          <w:b/>
          <w:bCs/>
        </w:rPr>
        <w:t>Модернизация и реформирование систем жизнеобеспечения и объектов коммунальной инфраструктуры</w:t>
      </w:r>
    </w:p>
    <w:p w:rsidR="00A7382C" w:rsidRPr="00D95537" w:rsidRDefault="00A7382C" w:rsidP="00E96113">
      <w:pPr>
        <w:jc w:val="center"/>
        <w:rPr>
          <w:b/>
          <w:bCs/>
        </w:rPr>
      </w:pPr>
      <w:r w:rsidRPr="00F319A8">
        <w:rPr>
          <w:b/>
          <w:bCs/>
        </w:rPr>
        <w:t xml:space="preserve">в Мокшанском районе Пензенской области </w:t>
      </w:r>
      <w:r w:rsidRPr="00D95537">
        <w:rPr>
          <w:b/>
          <w:bCs/>
        </w:rPr>
        <w:t>на 2014-20</w:t>
      </w:r>
      <w:r>
        <w:rPr>
          <w:b/>
          <w:bCs/>
        </w:rPr>
        <w:t>20</w:t>
      </w:r>
      <w:r w:rsidRPr="00D95537">
        <w:rPr>
          <w:b/>
          <w:bCs/>
        </w:rPr>
        <w:t xml:space="preserve"> годы» </w:t>
      </w:r>
    </w:p>
    <w:p w:rsidR="00A7382C" w:rsidRPr="00F319A8" w:rsidRDefault="00A7382C" w:rsidP="00E96113">
      <w:pPr>
        <w:jc w:val="center"/>
        <w:rPr>
          <w:b/>
          <w:bCs/>
        </w:rPr>
      </w:pPr>
      <w:r w:rsidRPr="00D95537">
        <w:rPr>
          <w:b/>
          <w:bCs/>
        </w:rPr>
        <w:t xml:space="preserve"> за счет всех источников финансирования на 2016 – 20</w:t>
      </w:r>
      <w:r>
        <w:rPr>
          <w:b/>
          <w:bCs/>
        </w:rPr>
        <w:t>20</w:t>
      </w:r>
      <w:r w:rsidRPr="00D95537">
        <w:rPr>
          <w:b/>
          <w:bCs/>
        </w:rPr>
        <w:t xml:space="preserve"> годы</w:t>
      </w:r>
    </w:p>
    <w:p w:rsidR="00A7382C" w:rsidRDefault="00A7382C" w:rsidP="00E96113">
      <w:pPr>
        <w:jc w:val="center"/>
      </w:pPr>
    </w:p>
    <w:p w:rsidR="00A7382C" w:rsidRPr="00F319A8" w:rsidRDefault="00A7382C" w:rsidP="00E96113">
      <w:pPr>
        <w:jc w:val="center"/>
      </w:pPr>
      <w:r w:rsidRPr="00F319A8">
        <w:t xml:space="preserve">                     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17"/>
        <w:gridCol w:w="1886"/>
        <w:gridCol w:w="3448"/>
        <w:gridCol w:w="4277"/>
        <w:gridCol w:w="1151"/>
        <w:gridCol w:w="989"/>
        <w:gridCol w:w="986"/>
        <w:gridCol w:w="983"/>
        <w:gridCol w:w="1072"/>
      </w:tblGrid>
      <w:tr w:rsidR="00A7382C" w:rsidRPr="00F319A8" w:rsidTr="004F245E">
        <w:trPr>
          <w:trHeight w:val="226"/>
        </w:trPr>
        <w:tc>
          <w:tcPr>
            <w:tcW w:w="1911" w:type="pct"/>
            <w:gridSpan w:val="3"/>
          </w:tcPr>
          <w:p w:rsidR="00A7382C" w:rsidRDefault="00A7382C" w:rsidP="004A34D2">
            <w:pPr>
              <w:jc w:val="center"/>
            </w:pPr>
            <w:r w:rsidRPr="00F319A8">
              <w:t>Ответственный исполнитель</w:t>
            </w:r>
          </w:p>
          <w:p w:rsidR="00A7382C" w:rsidRPr="00F319A8" w:rsidRDefault="00A7382C" w:rsidP="004A34D2">
            <w:pPr>
              <w:jc w:val="center"/>
            </w:pPr>
            <w:r w:rsidRPr="00F319A8">
              <w:t xml:space="preserve"> муниципальной программы</w:t>
            </w:r>
          </w:p>
        </w:tc>
        <w:tc>
          <w:tcPr>
            <w:tcW w:w="3089" w:type="pct"/>
            <w:gridSpan w:val="6"/>
          </w:tcPr>
          <w:p w:rsidR="00A7382C" w:rsidRPr="00F319A8" w:rsidRDefault="00A7382C" w:rsidP="004A34D2">
            <w:pPr>
              <w:jc w:val="center"/>
            </w:pPr>
            <w:r w:rsidRPr="00F319A8">
              <w:t xml:space="preserve">Администрация Мокшанского района </w:t>
            </w:r>
          </w:p>
          <w:p w:rsidR="00A7382C" w:rsidRPr="00F319A8" w:rsidRDefault="00A7382C" w:rsidP="004A34D2">
            <w:pPr>
              <w:jc w:val="center"/>
            </w:pPr>
            <w:r w:rsidRPr="00F319A8">
              <w:t>(отдел муниципального хозяйства</w:t>
            </w:r>
            <w:r>
              <w:t>,</w:t>
            </w:r>
            <w:r w:rsidRPr="00F319A8">
              <w:t xml:space="preserve"> строительства</w:t>
            </w:r>
            <w:r>
              <w:t xml:space="preserve"> и </w:t>
            </w:r>
            <w:r w:rsidRPr="00F319A8">
              <w:t>архитектуры)</w:t>
            </w:r>
          </w:p>
        </w:tc>
      </w:tr>
      <w:tr w:rsidR="00A7382C" w:rsidRPr="00F319A8" w:rsidTr="004F245E">
        <w:tc>
          <w:tcPr>
            <w:tcW w:w="169" w:type="pct"/>
            <w:tcBorders>
              <w:bottom w:val="nil"/>
            </w:tcBorders>
          </w:tcPr>
          <w:p w:rsidR="00A7382C" w:rsidRPr="00F319A8" w:rsidRDefault="00A7382C" w:rsidP="004A34D2">
            <w:pPr>
              <w:jc w:val="center"/>
            </w:pPr>
            <w:r w:rsidRPr="00F319A8">
              <w:t>№ п/п</w:t>
            </w:r>
          </w:p>
        </w:tc>
        <w:tc>
          <w:tcPr>
            <w:tcW w:w="616" w:type="pct"/>
            <w:tcBorders>
              <w:bottom w:val="nil"/>
            </w:tcBorders>
          </w:tcPr>
          <w:p w:rsidR="00A7382C" w:rsidRPr="00F319A8" w:rsidRDefault="00A7382C" w:rsidP="004A34D2">
            <w:pPr>
              <w:jc w:val="center"/>
            </w:pPr>
          </w:p>
          <w:p w:rsidR="00A7382C" w:rsidRPr="00F319A8" w:rsidRDefault="00A7382C" w:rsidP="004A34D2">
            <w:pPr>
              <w:jc w:val="center"/>
            </w:pPr>
            <w:r w:rsidRPr="00F319A8">
              <w:t>Статус</w:t>
            </w:r>
          </w:p>
        </w:tc>
        <w:tc>
          <w:tcPr>
            <w:tcW w:w="1126" w:type="pct"/>
            <w:vMerge w:val="restart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Наименование муниципальной программы, подпрограммы</w:t>
            </w:r>
            <w:r>
              <w:rPr>
                <w:spacing w:val="-20"/>
              </w:rPr>
              <w:t>, основного мероприятия</w:t>
            </w:r>
          </w:p>
        </w:tc>
        <w:tc>
          <w:tcPr>
            <w:tcW w:w="1397" w:type="pct"/>
            <w:vMerge w:val="restart"/>
            <w:vAlign w:val="center"/>
          </w:tcPr>
          <w:p w:rsidR="00A7382C" w:rsidRPr="00F319A8" w:rsidRDefault="00A7382C" w:rsidP="004A34D2">
            <w:pPr>
              <w:ind w:left="112"/>
              <w:jc w:val="center"/>
            </w:pPr>
            <w:r w:rsidRPr="00F319A8">
              <w:t>Источник финансирования</w:t>
            </w:r>
          </w:p>
        </w:tc>
        <w:tc>
          <w:tcPr>
            <w:tcW w:w="1691" w:type="pct"/>
            <w:gridSpan w:val="5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Оценка расходов,</w:t>
            </w:r>
          </w:p>
          <w:p w:rsidR="00A7382C" w:rsidRPr="00F319A8" w:rsidRDefault="00A7382C" w:rsidP="004A34D2">
            <w:pPr>
              <w:jc w:val="center"/>
            </w:pPr>
            <w:r w:rsidRPr="00F319A8">
              <w:t>тыс. рублей</w:t>
            </w:r>
          </w:p>
        </w:tc>
      </w:tr>
      <w:tr w:rsidR="00A7382C" w:rsidRPr="00F319A8" w:rsidTr="004F245E">
        <w:tc>
          <w:tcPr>
            <w:tcW w:w="169" w:type="pct"/>
            <w:tcBorders>
              <w:top w:val="nil"/>
            </w:tcBorders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tcBorders>
              <w:top w:val="nil"/>
            </w:tcBorders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Merge/>
          </w:tcPr>
          <w:p w:rsidR="00A7382C" w:rsidRPr="00F319A8" w:rsidRDefault="00A7382C" w:rsidP="004A34D2">
            <w:pPr>
              <w:ind w:left="112" w:hanging="1"/>
              <w:jc w:val="center"/>
            </w:pPr>
          </w:p>
        </w:tc>
        <w:tc>
          <w:tcPr>
            <w:tcW w:w="376" w:type="pct"/>
            <w:vAlign w:val="center"/>
          </w:tcPr>
          <w:p w:rsidR="00A7382C" w:rsidRPr="00F319A8" w:rsidRDefault="00A7382C" w:rsidP="009E1EED">
            <w:pPr>
              <w:jc w:val="center"/>
            </w:pPr>
            <w:r w:rsidRPr="00F319A8">
              <w:t>2016 год</w:t>
            </w:r>
          </w:p>
        </w:tc>
        <w:tc>
          <w:tcPr>
            <w:tcW w:w="323" w:type="pct"/>
            <w:vAlign w:val="center"/>
          </w:tcPr>
          <w:p w:rsidR="00A7382C" w:rsidRPr="00F319A8" w:rsidRDefault="00A7382C" w:rsidP="009E1EED">
            <w:pPr>
              <w:jc w:val="center"/>
            </w:pPr>
            <w:r w:rsidRPr="00F319A8">
              <w:t>2017 год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</w:rPr>
            </w:pPr>
            <w:r w:rsidRPr="009E1EED">
              <w:rPr>
                <w:color w:val="FF0000"/>
              </w:rPr>
              <w:t>2018 год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</w:rPr>
            </w:pPr>
            <w:r w:rsidRPr="009E1EED">
              <w:rPr>
                <w:color w:val="FF0000"/>
              </w:rPr>
              <w:t>2019 год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</w:rPr>
            </w:pPr>
            <w:r w:rsidRPr="009E1EED">
              <w:rPr>
                <w:color w:val="FF0000"/>
              </w:rPr>
              <w:t>2020 год</w:t>
            </w:r>
          </w:p>
        </w:tc>
      </w:tr>
      <w:tr w:rsidR="00A7382C" w:rsidRPr="00F319A8" w:rsidTr="004F245E">
        <w:trPr>
          <w:tblHeader/>
        </w:trPr>
        <w:tc>
          <w:tcPr>
            <w:tcW w:w="169" w:type="pct"/>
          </w:tcPr>
          <w:p w:rsidR="00A7382C" w:rsidRPr="00F319A8" w:rsidRDefault="00A7382C" w:rsidP="004A34D2">
            <w:pPr>
              <w:jc w:val="center"/>
            </w:pPr>
            <w:r w:rsidRPr="00F319A8">
              <w:t>1</w:t>
            </w:r>
          </w:p>
        </w:tc>
        <w:tc>
          <w:tcPr>
            <w:tcW w:w="616" w:type="pct"/>
          </w:tcPr>
          <w:p w:rsidR="00A7382C" w:rsidRPr="00F319A8" w:rsidRDefault="00A7382C" w:rsidP="004A34D2">
            <w:pPr>
              <w:jc w:val="center"/>
            </w:pPr>
            <w:r w:rsidRPr="00F319A8">
              <w:t>2</w:t>
            </w:r>
          </w:p>
        </w:tc>
        <w:tc>
          <w:tcPr>
            <w:tcW w:w="1126" w:type="pct"/>
          </w:tcPr>
          <w:p w:rsidR="00A7382C" w:rsidRPr="00F319A8" w:rsidRDefault="00A7382C" w:rsidP="004A34D2">
            <w:pPr>
              <w:jc w:val="center"/>
            </w:pPr>
            <w:r w:rsidRPr="00F319A8">
              <w:t>3</w:t>
            </w:r>
          </w:p>
        </w:tc>
        <w:tc>
          <w:tcPr>
            <w:tcW w:w="1397" w:type="pct"/>
          </w:tcPr>
          <w:p w:rsidR="00A7382C" w:rsidRPr="00F319A8" w:rsidRDefault="00A7382C" w:rsidP="004A34D2">
            <w:pPr>
              <w:ind w:left="112" w:hanging="1"/>
              <w:jc w:val="center"/>
            </w:pPr>
            <w:r w:rsidRPr="00F319A8">
              <w:t>4</w:t>
            </w:r>
          </w:p>
        </w:tc>
        <w:tc>
          <w:tcPr>
            <w:tcW w:w="376" w:type="pct"/>
          </w:tcPr>
          <w:p w:rsidR="00A7382C" w:rsidRPr="00F319A8" w:rsidRDefault="00A7382C" w:rsidP="004A34D2">
            <w:pPr>
              <w:jc w:val="center"/>
            </w:pPr>
            <w:r>
              <w:t>5</w:t>
            </w:r>
          </w:p>
        </w:tc>
        <w:tc>
          <w:tcPr>
            <w:tcW w:w="323" w:type="pct"/>
            <w:vAlign w:val="center"/>
          </w:tcPr>
          <w:p w:rsidR="00A7382C" w:rsidRPr="00F319A8" w:rsidRDefault="00A7382C" w:rsidP="002D3F49">
            <w:pPr>
              <w:jc w:val="center"/>
            </w:pPr>
            <w:r>
              <w:t>6</w:t>
            </w:r>
          </w:p>
        </w:tc>
        <w:tc>
          <w:tcPr>
            <w:tcW w:w="322" w:type="pct"/>
          </w:tcPr>
          <w:p w:rsidR="00A7382C" w:rsidRPr="009E1EED" w:rsidRDefault="00A7382C" w:rsidP="002D3F49">
            <w:pPr>
              <w:jc w:val="center"/>
              <w:rPr>
                <w:color w:val="FF0000"/>
              </w:rPr>
            </w:pPr>
            <w:r w:rsidRPr="009E1EED">
              <w:rPr>
                <w:color w:val="FF0000"/>
              </w:rPr>
              <w:t>7</w:t>
            </w:r>
          </w:p>
        </w:tc>
        <w:tc>
          <w:tcPr>
            <w:tcW w:w="321" w:type="pct"/>
          </w:tcPr>
          <w:p w:rsidR="00A7382C" w:rsidRPr="009E1EED" w:rsidRDefault="00A7382C" w:rsidP="002D3F49">
            <w:pPr>
              <w:jc w:val="center"/>
              <w:rPr>
                <w:color w:val="FF0000"/>
              </w:rPr>
            </w:pPr>
            <w:r w:rsidRPr="009E1EED">
              <w:rPr>
                <w:color w:val="FF0000"/>
              </w:rPr>
              <w:t>8</w:t>
            </w:r>
          </w:p>
        </w:tc>
        <w:tc>
          <w:tcPr>
            <w:tcW w:w="348" w:type="pct"/>
          </w:tcPr>
          <w:p w:rsidR="00A7382C" w:rsidRPr="009E1EED" w:rsidRDefault="00A7382C" w:rsidP="002D3F49">
            <w:pPr>
              <w:jc w:val="center"/>
              <w:rPr>
                <w:color w:val="FF0000"/>
              </w:rPr>
            </w:pPr>
            <w:r w:rsidRPr="009E1EED">
              <w:rPr>
                <w:color w:val="FF0000"/>
              </w:rPr>
              <w:t>9</w:t>
            </w:r>
          </w:p>
        </w:tc>
      </w:tr>
      <w:tr w:rsidR="00A7382C" w:rsidRPr="00F319A8" w:rsidTr="004F245E">
        <w:tc>
          <w:tcPr>
            <w:tcW w:w="169" w:type="pct"/>
            <w:vMerge w:val="restart"/>
          </w:tcPr>
          <w:p w:rsidR="00A7382C" w:rsidRPr="00F319A8" w:rsidRDefault="00A7382C" w:rsidP="004A34D2">
            <w:pPr>
              <w:jc w:val="center"/>
            </w:pPr>
            <w:r w:rsidRPr="00F319A8">
              <w:t>1</w:t>
            </w:r>
          </w:p>
        </w:tc>
        <w:tc>
          <w:tcPr>
            <w:tcW w:w="616" w:type="pct"/>
            <w:vMerge w:val="restart"/>
          </w:tcPr>
          <w:p w:rsidR="00A7382C" w:rsidRPr="00F319A8" w:rsidRDefault="00A7382C" w:rsidP="004A34D2">
            <w:pPr>
              <w:rPr>
                <w:spacing w:val="-20"/>
              </w:rPr>
            </w:pPr>
            <w:r w:rsidRPr="00F319A8">
              <w:rPr>
                <w:spacing w:val="-20"/>
              </w:rPr>
              <w:t>Муниципальная  программа</w:t>
            </w:r>
          </w:p>
          <w:p w:rsidR="00A7382C" w:rsidRPr="00F319A8" w:rsidRDefault="00A7382C" w:rsidP="004A34D2">
            <w:pPr>
              <w:rPr>
                <w:spacing w:val="-20"/>
              </w:rPr>
            </w:pPr>
          </w:p>
          <w:p w:rsidR="00A7382C" w:rsidRPr="00F319A8" w:rsidRDefault="00A7382C" w:rsidP="004A34D2">
            <w:pPr>
              <w:rPr>
                <w:spacing w:val="-20"/>
              </w:rPr>
            </w:pPr>
          </w:p>
          <w:p w:rsidR="00A7382C" w:rsidRPr="00F319A8" w:rsidRDefault="00A7382C" w:rsidP="004A34D2">
            <w:pPr>
              <w:rPr>
                <w:spacing w:val="-20"/>
              </w:rPr>
            </w:pPr>
          </w:p>
          <w:p w:rsidR="00A7382C" w:rsidRPr="00F319A8" w:rsidRDefault="00A7382C" w:rsidP="004A34D2">
            <w:pPr>
              <w:rPr>
                <w:spacing w:val="-20"/>
              </w:rPr>
            </w:pPr>
          </w:p>
          <w:p w:rsidR="00A7382C" w:rsidRPr="00F319A8" w:rsidRDefault="00A7382C" w:rsidP="004A34D2">
            <w:pPr>
              <w:rPr>
                <w:spacing w:val="-20"/>
              </w:rPr>
            </w:pPr>
          </w:p>
          <w:p w:rsidR="00A7382C" w:rsidRPr="00F319A8" w:rsidRDefault="00A7382C" w:rsidP="004A34D2">
            <w:pPr>
              <w:rPr>
                <w:spacing w:val="-20"/>
              </w:rPr>
            </w:pPr>
          </w:p>
          <w:p w:rsidR="00A7382C" w:rsidRPr="00F319A8" w:rsidRDefault="00A7382C" w:rsidP="004A34D2">
            <w:pPr>
              <w:rPr>
                <w:spacing w:val="-20"/>
              </w:rPr>
            </w:pPr>
          </w:p>
          <w:p w:rsidR="00A7382C" w:rsidRPr="00F319A8" w:rsidRDefault="00A7382C" w:rsidP="004A34D2">
            <w:pPr>
              <w:rPr>
                <w:spacing w:val="-20"/>
              </w:rPr>
            </w:pPr>
          </w:p>
        </w:tc>
        <w:tc>
          <w:tcPr>
            <w:tcW w:w="1126" w:type="pct"/>
            <w:vMerge w:val="restart"/>
            <w:vAlign w:val="center"/>
          </w:tcPr>
          <w:p w:rsidR="00A7382C" w:rsidRPr="00F7334F" w:rsidRDefault="00A7382C" w:rsidP="004A34D2">
            <w:pPr>
              <w:rPr>
                <w:bCs/>
              </w:rPr>
            </w:pPr>
            <w:r w:rsidRPr="00F7334F">
              <w:rPr>
                <w:bCs/>
              </w:rPr>
              <w:t>Модернизация и реформирование систем жизнеобеспечения и объектов</w:t>
            </w:r>
            <w:r>
              <w:rPr>
                <w:bCs/>
              </w:rPr>
              <w:t xml:space="preserve"> </w:t>
            </w:r>
            <w:r w:rsidRPr="00F7334F">
              <w:rPr>
                <w:bCs/>
              </w:rPr>
              <w:t>коммунальной инфраструктуры в</w:t>
            </w:r>
            <w:r w:rsidRPr="00F7334F">
              <w:rPr>
                <w:b/>
                <w:bCs/>
              </w:rPr>
              <w:t xml:space="preserve"> </w:t>
            </w:r>
            <w:r w:rsidRPr="00F7334F">
              <w:t>Мокшанском районе Пензенской</w:t>
            </w:r>
          </w:p>
          <w:p w:rsidR="00A7382C" w:rsidRPr="00F7334F" w:rsidRDefault="00A7382C" w:rsidP="004A34D2">
            <w:r w:rsidRPr="00F7334F">
              <w:t>области на 2014-2017 годы</w:t>
            </w: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 w:rsidRPr="00F319A8">
              <w:t>Всего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6 488,0</w:t>
            </w:r>
          </w:p>
        </w:tc>
        <w:tc>
          <w:tcPr>
            <w:tcW w:w="323" w:type="pct"/>
            <w:vAlign w:val="center"/>
          </w:tcPr>
          <w:p w:rsidR="00A7382C" w:rsidRPr="00AE2FF0" w:rsidRDefault="00A7382C" w:rsidP="004A34D2">
            <w:pPr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3 132,0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20522E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 xml:space="preserve">6 </w:t>
            </w:r>
            <w:r>
              <w:rPr>
                <w:color w:val="FF0000"/>
                <w:spacing w:val="-20"/>
              </w:rPr>
              <w:t>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20522E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 xml:space="preserve">6 </w:t>
            </w:r>
            <w:r>
              <w:rPr>
                <w:color w:val="FF0000"/>
                <w:spacing w:val="-20"/>
              </w:rPr>
              <w:t>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20522E">
            <w:pPr>
              <w:jc w:val="center"/>
              <w:rPr>
                <w:color w:val="FF0000"/>
                <w:spacing w:val="-20"/>
              </w:rPr>
            </w:pPr>
            <w:r>
              <w:rPr>
                <w:color w:val="FF0000"/>
                <w:spacing w:val="-20"/>
              </w:rPr>
              <w:t>6 044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rPr>
                <w:spacing w:val="-20"/>
              </w:rPr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>
            <w:pPr>
              <w:rPr>
                <w:bCs/>
              </w:rPr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>
              <w:t>в т.ч.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jc w:val="center"/>
              <w:rPr>
                <w:spacing w:val="-20"/>
              </w:rPr>
            </w:pPr>
          </w:p>
        </w:tc>
        <w:tc>
          <w:tcPr>
            <w:tcW w:w="323" w:type="pct"/>
            <w:vAlign w:val="center"/>
          </w:tcPr>
          <w:p w:rsidR="00A7382C" w:rsidRPr="00AE2FF0" w:rsidRDefault="00A7382C" w:rsidP="004A34D2">
            <w:pPr>
              <w:jc w:val="center"/>
              <w:rPr>
                <w:spacing w:val="-20"/>
              </w:rPr>
            </w:pP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 xml:space="preserve">бюджет Мокшанского района </w:t>
            </w:r>
            <w:r>
              <w:t>(за исключением целевых межбюджетных трансфертов)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6 488,0</w:t>
            </w:r>
          </w:p>
        </w:tc>
        <w:tc>
          <w:tcPr>
            <w:tcW w:w="323" w:type="pct"/>
            <w:vAlign w:val="center"/>
          </w:tcPr>
          <w:p w:rsidR="00A7382C" w:rsidRPr="00AE2FF0" w:rsidRDefault="00A7382C" w:rsidP="004A34D2">
            <w:pPr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3 132,0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20522E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6 </w:t>
            </w:r>
            <w:r>
              <w:rPr>
                <w:color w:val="FF0000"/>
                <w:spacing w:val="-20"/>
              </w:rPr>
              <w:t>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20522E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6 </w:t>
            </w:r>
            <w:r>
              <w:rPr>
                <w:color w:val="FF0000"/>
                <w:spacing w:val="-20"/>
              </w:rPr>
              <w:t>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20522E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6 </w:t>
            </w:r>
            <w:r>
              <w:rPr>
                <w:color w:val="FF0000"/>
                <w:spacing w:val="-20"/>
              </w:rPr>
              <w:t>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>
              <w:t>федеральные средства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Pr="00F319A8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>бюджет Пензенской области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Pr="00F319A8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rPr>
          <w:trHeight w:val="384"/>
        </w:trPr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98321F">
            <w:pPr>
              <w:spacing w:after="100" w:afterAutospacing="1"/>
              <w:ind w:left="112" w:hanging="1"/>
            </w:pPr>
            <w:r w:rsidRPr="00D64766">
              <w:t>иные источники</w:t>
            </w:r>
            <w:r>
              <w:t xml:space="preserve"> 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Pr="00F319A8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 w:val="restart"/>
          </w:tcPr>
          <w:p w:rsidR="00A7382C" w:rsidRPr="00F319A8" w:rsidRDefault="00A7382C" w:rsidP="004A34D2">
            <w:pPr>
              <w:jc w:val="center"/>
            </w:pPr>
            <w:r>
              <w:t>2</w:t>
            </w:r>
          </w:p>
        </w:tc>
        <w:tc>
          <w:tcPr>
            <w:tcW w:w="616" w:type="pct"/>
            <w:vMerge w:val="restart"/>
          </w:tcPr>
          <w:p w:rsidR="00A7382C" w:rsidRPr="00F319A8" w:rsidRDefault="00A7382C" w:rsidP="004A34D2">
            <w:pPr>
              <w:jc w:val="center"/>
            </w:pPr>
            <w:r>
              <w:t>Подпрограмма 1</w:t>
            </w:r>
          </w:p>
        </w:tc>
        <w:tc>
          <w:tcPr>
            <w:tcW w:w="1126" w:type="pct"/>
            <w:vMerge w:val="restart"/>
            <w:vAlign w:val="center"/>
          </w:tcPr>
          <w:p w:rsidR="00A7382C" w:rsidRPr="00F7334F" w:rsidRDefault="00A7382C" w:rsidP="004A34D2">
            <w:r w:rsidRPr="00F7334F">
              <w:t>Модернизация систем жизнеобеспечения населения и  объектов коммунальной инфраструктуры в Мокшанском районе Пензенской области</w:t>
            </w: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 w:rsidRPr="00F319A8">
              <w:t>Всего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9E1EED">
              <w:t>6 488,0</w:t>
            </w:r>
          </w:p>
        </w:tc>
        <w:tc>
          <w:tcPr>
            <w:tcW w:w="323" w:type="pct"/>
            <w:vAlign w:val="center"/>
          </w:tcPr>
          <w:p w:rsidR="00A7382C" w:rsidRPr="00F7334F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F7334F">
              <w:t>3 132,0</w:t>
            </w:r>
          </w:p>
        </w:tc>
        <w:tc>
          <w:tcPr>
            <w:tcW w:w="322" w:type="pct"/>
            <w:vAlign w:val="center"/>
          </w:tcPr>
          <w:p w:rsidR="00A7382C" w:rsidRDefault="00A7382C" w:rsidP="0020522E">
            <w:pPr>
              <w:jc w:val="center"/>
            </w:pPr>
            <w:r w:rsidRPr="00BB7E28">
              <w:rPr>
                <w:color w:val="FF0000"/>
              </w:rPr>
              <w:t>6 044,0</w:t>
            </w:r>
          </w:p>
        </w:tc>
        <w:tc>
          <w:tcPr>
            <w:tcW w:w="321" w:type="pct"/>
            <w:vAlign w:val="center"/>
          </w:tcPr>
          <w:p w:rsidR="00A7382C" w:rsidRDefault="00A7382C" w:rsidP="0020522E">
            <w:pPr>
              <w:jc w:val="center"/>
            </w:pPr>
            <w:r w:rsidRPr="00BB7E28">
              <w:rPr>
                <w:color w:val="FF0000"/>
              </w:rPr>
              <w:t>6 044,0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20522E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</w:rPr>
              <w:t xml:space="preserve">6 </w:t>
            </w:r>
            <w:r>
              <w:rPr>
                <w:color w:val="FF0000"/>
              </w:rPr>
              <w:t>044</w:t>
            </w:r>
            <w:r w:rsidRPr="009E1EED">
              <w:rPr>
                <w:color w:val="FF0000"/>
              </w:rPr>
              <w:t>,0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>
              <w:t>в т.ч.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3" w:type="pct"/>
            <w:vAlign w:val="center"/>
          </w:tcPr>
          <w:p w:rsidR="00A7382C" w:rsidRPr="00F7334F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 xml:space="preserve">бюджет Мокшанского района </w:t>
            </w:r>
            <w:r>
              <w:t>(за исключением целевых межбюджетных трансфертов)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9E1EED">
              <w:t>6 488,0</w:t>
            </w:r>
          </w:p>
        </w:tc>
        <w:tc>
          <w:tcPr>
            <w:tcW w:w="323" w:type="pct"/>
            <w:vAlign w:val="center"/>
          </w:tcPr>
          <w:p w:rsidR="00A7382C" w:rsidRPr="00F7334F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F7334F">
              <w:t>3 132,0</w:t>
            </w:r>
          </w:p>
        </w:tc>
        <w:tc>
          <w:tcPr>
            <w:tcW w:w="322" w:type="pct"/>
            <w:vAlign w:val="center"/>
          </w:tcPr>
          <w:p w:rsidR="00A7382C" w:rsidRDefault="00A7382C" w:rsidP="0020522E">
            <w:pPr>
              <w:jc w:val="center"/>
            </w:pPr>
            <w:r w:rsidRPr="006B69AE">
              <w:rPr>
                <w:color w:val="FF0000"/>
              </w:rPr>
              <w:t>6 044,0</w:t>
            </w:r>
          </w:p>
        </w:tc>
        <w:tc>
          <w:tcPr>
            <w:tcW w:w="321" w:type="pct"/>
            <w:vAlign w:val="center"/>
          </w:tcPr>
          <w:p w:rsidR="00A7382C" w:rsidRDefault="00A7382C" w:rsidP="0020522E">
            <w:pPr>
              <w:jc w:val="center"/>
            </w:pPr>
            <w:r w:rsidRPr="006B69AE">
              <w:rPr>
                <w:color w:val="FF0000"/>
              </w:rPr>
              <w:t>6 044,0</w:t>
            </w:r>
          </w:p>
        </w:tc>
        <w:tc>
          <w:tcPr>
            <w:tcW w:w="348" w:type="pct"/>
            <w:vAlign w:val="center"/>
          </w:tcPr>
          <w:p w:rsidR="00A7382C" w:rsidRDefault="00A7382C" w:rsidP="0020522E">
            <w:pPr>
              <w:jc w:val="center"/>
            </w:pPr>
            <w:r w:rsidRPr="006B69AE">
              <w:rPr>
                <w:color w:val="FF0000"/>
              </w:rPr>
              <w:t>6 044,0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>
              <w:t>федеральные средства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Pr="00F319A8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>бюджет Пензенской области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Pr="00F319A8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D64766">
              <w:t>иные источники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Pr="00F319A8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 w:val="restart"/>
          </w:tcPr>
          <w:p w:rsidR="00A7382C" w:rsidRPr="00F319A8" w:rsidRDefault="00A7382C" w:rsidP="004A34D2">
            <w:pPr>
              <w:jc w:val="center"/>
            </w:pPr>
            <w:r>
              <w:t>3</w:t>
            </w:r>
          </w:p>
        </w:tc>
        <w:tc>
          <w:tcPr>
            <w:tcW w:w="616" w:type="pct"/>
            <w:vMerge w:val="restart"/>
          </w:tcPr>
          <w:p w:rsidR="00A7382C" w:rsidRDefault="00A7382C" w:rsidP="004A34D2">
            <w:pPr>
              <w:jc w:val="center"/>
            </w:pPr>
            <w:r>
              <w:t>Основное</w:t>
            </w:r>
          </w:p>
          <w:p w:rsidR="00A7382C" w:rsidRPr="00F319A8" w:rsidRDefault="00A7382C" w:rsidP="004A34D2">
            <w:pPr>
              <w:jc w:val="center"/>
            </w:pPr>
            <w:r>
              <w:t xml:space="preserve"> мероприятие 1</w:t>
            </w:r>
          </w:p>
        </w:tc>
        <w:tc>
          <w:tcPr>
            <w:tcW w:w="1126" w:type="pct"/>
            <w:vMerge w:val="restart"/>
            <w:vAlign w:val="center"/>
          </w:tcPr>
          <w:p w:rsidR="00A7382C" w:rsidRPr="00F7334F" w:rsidRDefault="00A7382C" w:rsidP="004A34D2">
            <w:r w:rsidRPr="00D95537">
              <w:rPr>
                <w:lang w:eastAsia="en-US"/>
              </w:rPr>
              <w:t>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 w:rsidRPr="00F319A8">
              <w:t>Всего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514,0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70,0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>
              <w:rPr>
                <w:color w:val="FF0000"/>
                <w:spacing w:val="-20"/>
              </w:rPr>
              <w:t>70</w:t>
            </w:r>
            <w:r w:rsidRPr="009E1EED">
              <w:rPr>
                <w:color w:val="FF0000"/>
                <w:spacing w:val="-20"/>
              </w:rPr>
              <w:t>,0</w:t>
            </w:r>
          </w:p>
        </w:tc>
        <w:tc>
          <w:tcPr>
            <w:tcW w:w="321" w:type="pct"/>
            <w:vAlign w:val="center"/>
          </w:tcPr>
          <w:p w:rsidR="00A7382C" w:rsidRDefault="00A7382C" w:rsidP="0020522E">
            <w:pPr>
              <w:jc w:val="center"/>
            </w:pPr>
            <w:r w:rsidRPr="00C73874">
              <w:rPr>
                <w:color w:val="FF0000"/>
                <w:spacing w:val="-20"/>
              </w:rPr>
              <w:t>70,0</w:t>
            </w:r>
          </w:p>
        </w:tc>
        <w:tc>
          <w:tcPr>
            <w:tcW w:w="348" w:type="pct"/>
            <w:vAlign w:val="center"/>
          </w:tcPr>
          <w:p w:rsidR="00A7382C" w:rsidRDefault="00A7382C" w:rsidP="0020522E">
            <w:pPr>
              <w:jc w:val="center"/>
            </w:pPr>
            <w:r w:rsidRPr="00C73874">
              <w:rPr>
                <w:color w:val="FF0000"/>
                <w:spacing w:val="-20"/>
              </w:rPr>
              <w:t>70,0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>
              <w:t>в т.ч.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 xml:space="preserve">бюджет Мокшанского района </w:t>
            </w:r>
            <w:r>
              <w:t>(за исключением целевых межбюджетных трансфертов)</w:t>
            </w:r>
          </w:p>
        </w:tc>
        <w:tc>
          <w:tcPr>
            <w:tcW w:w="376" w:type="pct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514,0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70,0</w:t>
            </w:r>
          </w:p>
        </w:tc>
        <w:tc>
          <w:tcPr>
            <w:tcW w:w="322" w:type="pct"/>
            <w:vAlign w:val="center"/>
          </w:tcPr>
          <w:p w:rsidR="00A7382C" w:rsidRDefault="00A7382C" w:rsidP="0020522E">
            <w:pPr>
              <w:jc w:val="center"/>
            </w:pPr>
            <w:r w:rsidRPr="002D3E34">
              <w:rPr>
                <w:color w:val="FF0000"/>
                <w:spacing w:val="-20"/>
              </w:rPr>
              <w:t>70,0</w:t>
            </w:r>
          </w:p>
        </w:tc>
        <w:tc>
          <w:tcPr>
            <w:tcW w:w="321" w:type="pct"/>
            <w:vAlign w:val="center"/>
          </w:tcPr>
          <w:p w:rsidR="00A7382C" w:rsidRDefault="00A7382C" w:rsidP="0020522E">
            <w:pPr>
              <w:jc w:val="center"/>
            </w:pPr>
            <w:r w:rsidRPr="002D3E34">
              <w:rPr>
                <w:color w:val="FF0000"/>
                <w:spacing w:val="-20"/>
              </w:rPr>
              <w:t>70,0</w:t>
            </w:r>
          </w:p>
        </w:tc>
        <w:tc>
          <w:tcPr>
            <w:tcW w:w="348" w:type="pct"/>
            <w:vAlign w:val="center"/>
          </w:tcPr>
          <w:p w:rsidR="00A7382C" w:rsidRDefault="00A7382C" w:rsidP="0020522E">
            <w:pPr>
              <w:jc w:val="center"/>
            </w:pPr>
            <w:r w:rsidRPr="002D3E34">
              <w:rPr>
                <w:color w:val="FF0000"/>
                <w:spacing w:val="-20"/>
              </w:rPr>
              <w:t>70,0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>
              <w:t>федеральные средства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>бюджет Пензенской области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Default="00A7382C" w:rsidP="004A34D2">
            <w:pPr>
              <w:spacing w:after="100" w:afterAutospacing="1"/>
              <w:ind w:left="112" w:hanging="1"/>
            </w:pPr>
            <w:r w:rsidRPr="00D64766">
              <w:t>иные источники</w:t>
            </w:r>
          </w:p>
          <w:p w:rsidR="00A7382C" w:rsidRPr="004F245E" w:rsidRDefault="00A7382C" w:rsidP="004A34D2">
            <w:pPr>
              <w:spacing w:after="100" w:afterAutospacing="1"/>
              <w:ind w:left="112" w:hanging="1"/>
              <w:rPr>
                <w:sz w:val="16"/>
                <w:szCs w:val="16"/>
              </w:rPr>
            </w:pP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 w:val="restart"/>
          </w:tcPr>
          <w:p w:rsidR="00A7382C" w:rsidRPr="00F319A8" w:rsidRDefault="00A7382C" w:rsidP="004A34D2">
            <w:pPr>
              <w:jc w:val="center"/>
            </w:pPr>
            <w:r>
              <w:t>4</w:t>
            </w:r>
          </w:p>
        </w:tc>
        <w:tc>
          <w:tcPr>
            <w:tcW w:w="616" w:type="pct"/>
            <w:vMerge w:val="restart"/>
          </w:tcPr>
          <w:p w:rsidR="00A7382C" w:rsidRDefault="00A7382C" w:rsidP="004A34D2">
            <w:pPr>
              <w:jc w:val="center"/>
            </w:pPr>
            <w:r>
              <w:t>Основное</w:t>
            </w:r>
          </w:p>
          <w:p w:rsidR="00A7382C" w:rsidRPr="00F319A8" w:rsidRDefault="00A7382C" w:rsidP="004A34D2">
            <w:pPr>
              <w:jc w:val="center"/>
            </w:pPr>
            <w:r>
              <w:t xml:space="preserve"> мероприятие 2</w:t>
            </w:r>
          </w:p>
        </w:tc>
        <w:tc>
          <w:tcPr>
            <w:tcW w:w="1126" w:type="pct"/>
            <w:vMerge w:val="restart"/>
            <w:vAlign w:val="center"/>
          </w:tcPr>
          <w:p w:rsidR="00A7382C" w:rsidRPr="00F7334F" w:rsidRDefault="00A7382C" w:rsidP="004A34D2">
            <w:r w:rsidRPr="00F319A8">
              <w:t>Повышение качества транспортного обслуживания населения Мокшанского района</w:t>
            </w: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 w:rsidRPr="00F319A8">
              <w:t>Всего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853,0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810,0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>
              <w:t>в т.ч.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 xml:space="preserve">бюджет Мокшанского района </w:t>
            </w:r>
            <w:r>
              <w:t>(за исключением целевых межбюджетных трансфертов)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853,0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810,0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>
              <w:t>федеральные средства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>бюджет Пензенской области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D64766">
              <w:t>иные источники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 w:val="restart"/>
          </w:tcPr>
          <w:p w:rsidR="00A7382C" w:rsidRPr="00F319A8" w:rsidRDefault="00A7382C" w:rsidP="004A34D2">
            <w:pPr>
              <w:jc w:val="center"/>
            </w:pPr>
            <w:r>
              <w:t>5</w:t>
            </w:r>
          </w:p>
        </w:tc>
        <w:tc>
          <w:tcPr>
            <w:tcW w:w="616" w:type="pct"/>
            <w:vMerge w:val="restart"/>
          </w:tcPr>
          <w:p w:rsidR="00A7382C" w:rsidRPr="00D95537" w:rsidRDefault="00A7382C" w:rsidP="004A34D2">
            <w:pPr>
              <w:jc w:val="center"/>
            </w:pPr>
            <w:r w:rsidRPr="00D95537">
              <w:t xml:space="preserve">Основное </w:t>
            </w:r>
          </w:p>
          <w:p w:rsidR="00A7382C" w:rsidRPr="00D95537" w:rsidRDefault="00A7382C" w:rsidP="004A34D2">
            <w:pPr>
              <w:jc w:val="center"/>
            </w:pPr>
            <w:r w:rsidRPr="00D95537">
              <w:t>мероприятие 3</w:t>
            </w:r>
          </w:p>
        </w:tc>
        <w:tc>
          <w:tcPr>
            <w:tcW w:w="1126" w:type="pct"/>
            <w:vMerge w:val="restart"/>
            <w:vAlign w:val="center"/>
          </w:tcPr>
          <w:p w:rsidR="00A7382C" w:rsidRPr="00D95537" w:rsidRDefault="00A7382C" w:rsidP="004A34D2">
            <w:pPr>
              <w:spacing w:line="200" w:lineRule="exact"/>
              <w:jc w:val="center"/>
            </w:pPr>
            <w:r w:rsidRPr="00D95537">
              <w:t>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</w:t>
            </w:r>
          </w:p>
        </w:tc>
        <w:tc>
          <w:tcPr>
            <w:tcW w:w="1397" w:type="pct"/>
            <w:vAlign w:val="center"/>
          </w:tcPr>
          <w:p w:rsidR="00A7382C" w:rsidRPr="00D95537" w:rsidRDefault="00A7382C" w:rsidP="004A34D2">
            <w:pPr>
              <w:ind w:left="112" w:hanging="1"/>
            </w:pPr>
            <w:r w:rsidRPr="00D95537">
              <w:t>Всего</w:t>
            </w:r>
          </w:p>
        </w:tc>
        <w:tc>
          <w:tcPr>
            <w:tcW w:w="376" w:type="pct"/>
            <w:vAlign w:val="center"/>
          </w:tcPr>
          <w:p w:rsidR="00A7382C" w:rsidRPr="00D95537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5 000,0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2 252,0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5 000,0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5 000,0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5 000,0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D95537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D95537" w:rsidRDefault="00A7382C" w:rsidP="004A34D2"/>
        </w:tc>
        <w:tc>
          <w:tcPr>
            <w:tcW w:w="1397" w:type="pct"/>
            <w:vAlign w:val="center"/>
          </w:tcPr>
          <w:p w:rsidR="00A7382C" w:rsidRPr="00D95537" w:rsidRDefault="00A7382C" w:rsidP="004A34D2">
            <w:pPr>
              <w:ind w:left="112" w:hanging="1"/>
            </w:pPr>
            <w:r w:rsidRPr="00D95537">
              <w:t>в т.ч.</w:t>
            </w:r>
          </w:p>
        </w:tc>
        <w:tc>
          <w:tcPr>
            <w:tcW w:w="376" w:type="pct"/>
            <w:vAlign w:val="center"/>
          </w:tcPr>
          <w:p w:rsidR="00A7382C" w:rsidRPr="00D95537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D95537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D95537" w:rsidRDefault="00A7382C" w:rsidP="004A34D2"/>
        </w:tc>
        <w:tc>
          <w:tcPr>
            <w:tcW w:w="1397" w:type="pct"/>
            <w:vAlign w:val="center"/>
          </w:tcPr>
          <w:p w:rsidR="00A7382C" w:rsidRPr="00D95537" w:rsidRDefault="00A7382C" w:rsidP="004A34D2">
            <w:pPr>
              <w:spacing w:after="100" w:afterAutospacing="1"/>
              <w:ind w:left="112" w:hanging="1"/>
            </w:pPr>
            <w:r w:rsidRPr="00D95537"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76" w:type="pct"/>
            <w:vAlign w:val="center"/>
          </w:tcPr>
          <w:p w:rsidR="00A7382C" w:rsidRPr="00D95537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5 000,0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2 252,0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5 000,0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5 000,0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5 000,0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D95537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D95537" w:rsidRDefault="00A7382C" w:rsidP="004A34D2"/>
        </w:tc>
        <w:tc>
          <w:tcPr>
            <w:tcW w:w="1397" w:type="pct"/>
            <w:vAlign w:val="center"/>
          </w:tcPr>
          <w:p w:rsidR="00A7382C" w:rsidRPr="00D95537" w:rsidRDefault="00A7382C" w:rsidP="004A34D2">
            <w:pPr>
              <w:spacing w:after="100" w:afterAutospacing="1"/>
              <w:ind w:left="112" w:hanging="1"/>
            </w:pPr>
            <w:r w:rsidRPr="00D95537">
              <w:t>федеральные средства</w:t>
            </w:r>
          </w:p>
        </w:tc>
        <w:tc>
          <w:tcPr>
            <w:tcW w:w="376" w:type="pct"/>
            <w:vAlign w:val="center"/>
          </w:tcPr>
          <w:p w:rsidR="00A7382C" w:rsidRPr="00D95537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D95537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D95537" w:rsidRDefault="00A7382C" w:rsidP="004A34D2"/>
        </w:tc>
        <w:tc>
          <w:tcPr>
            <w:tcW w:w="1397" w:type="pct"/>
            <w:vAlign w:val="center"/>
          </w:tcPr>
          <w:p w:rsidR="00A7382C" w:rsidRPr="00D95537" w:rsidRDefault="00A7382C" w:rsidP="004A34D2">
            <w:pPr>
              <w:spacing w:after="100" w:afterAutospacing="1"/>
              <w:ind w:left="112" w:hanging="1"/>
            </w:pPr>
            <w:r w:rsidRPr="00D95537">
              <w:t>бюджет Пензенской области</w:t>
            </w:r>
          </w:p>
        </w:tc>
        <w:tc>
          <w:tcPr>
            <w:tcW w:w="376" w:type="pct"/>
            <w:vAlign w:val="center"/>
          </w:tcPr>
          <w:p w:rsidR="00A7382C" w:rsidRPr="00D95537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rPr>
          <w:trHeight w:val="550"/>
        </w:trPr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D95537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D95537" w:rsidRDefault="00A7382C" w:rsidP="004A34D2"/>
        </w:tc>
        <w:tc>
          <w:tcPr>
            <w:tcW w:w="1397" w:type="pct"/>
            <w:vAlign w:val="center"/>
          </w:tcPr>
          <w:p w:rsidR="00A7382C" w:rsidRPr="00D95537" w:rsidRDefault="00A7382C" w:rsidP="004A34D2">
            <w:pPr>
              <w:spacing w:after="100" w:afterAutospacing="1"/>
              <w:ind w:left="112" w:hanging="1"/>
            </w:pPr>
            <w:r w:rsidRPr="00D95537">
              <w:t>иные источники</w:t>
            </w:r>
          </w:p>
        </w:tc>
        <w:tc>
          <w:tcPr>
            <w:tcW w:w="376" w:type="pct"/>
            <w:vAlign w:val="center"/>
          </w:tcPr>
          <w:p w:rsidR="00A7382C" w:rsidRPr="00D95537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 w:val="restart"/>
          </w:tcPr>
          <w:p w:rsidR="00A7382C" w:rsidRDefault="00A7382C" w:rsidP="004A34D2">
            <w:pPr>
              <w:jc w:val="center"/>
            </w:pPr>
          </w:p>
        </w:tc>
        <w:tc>
          <w:tcPr>
            <w:tcW w:w="616" w:type="pct"/>
            <w:vMerge w:val="restart"/>
          </w:tcPr>
          <w:p w:rsidR="00A7382C" w:rsidRPr="00D95537" w:rsidRDefault="00A7382C" w:rsidP="00FB603E">
            <w:pPr>
              <w:jc w:val="center"/>
            </w:pPr>
            <w:r w:rsidRPr="00D95537">
              <w:t xml:space="preserve">Основное </w:t>
            </w:r>
          </w:p>
          <w:p w:rsidR="00A7382C" w:rsidRPr="00D95537" w:rsidRDefault="00A7382C" w:rsidP="00FB603E">
            <w:pPr>
              <w:jc w:val="center"/>
            </w:pPr>
            <w:r w:rsidRPr="00D95537">
              <w:t>мероприятие 4</w:t>
            </w:r>
          </w:p>
        </w:tc>
        <w:tc>
          <w:tcPr>
            <w:tcW w:w="1126" w:type="pct"/>
            <w:vMerge w:val="restart"/>
            <w:vAlign w:val="center"/>
          </w:tcPr>
          <w:p w:rsidR="00A7382C" w:rsidRPr="00D95537" w:rsidRDefault="00A7382C" w:rsidP="004A34D2">
            <w:r w:rsidRPr="00D95537">
              <w:t>Оплата взносов в региональный фонд капитального ремонта Пензенской области</w:t>
            </w:r>
          </w:p>
        </w:tc>
        <w:tc>
          <w:tcPr>
            <w:tcW w:w="1397" w:type="pct"/>
            <w:vAlign w:val="center"/>
          </w:tcPr>
          <w:p w:rsidR="00A7382C" w:rsidRPr="00D95537" w:rsidRDefault="00A7382C" w:rsidP="00102536">
            <w:pPr>
              <w:ind w:left="112" w:hanging="1"/>
            </w:pPr>
            <w:r w:rsidRPr="00D95537">
              <w:t>Всего</w:t>
            </w:r>
          </w:p>
        </w:tc>
        <w:tc>
          <w:tcPr>
            <w:tcW w:w="376" w:type="pct"/>
            <w:vAlign w:val="center"/>
          </w:tcPr>
          <w:p w:rsidR="00A7382C" w:rsidRPr="00D95537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121,1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121,1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121,1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121,1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102536">
            <w:pPr>
              <w:ind w:left="112" w:hanging="1"/>
            </w:pPr>
            <w:r>
              <w:t>в т.ч.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102536">
            <w:pPr>
              <w:spacing w:after="100" w:afterAutospacing="1"/>
              <w:ind w:left="112" w:hanging="1"/>
            </w:pPr>
            <w:r w:rsidRPr="00F319A8">
              <w:t xml:space="preserve">бюджет Мокшанского района </w:t>
            </w:r>
            <w:r>
              <w:t>(за исключением целевых межбюджетных трансфертов)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121,1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121,1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121,1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121,1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102536">
            <w:pPr>
              <w:spacing w:after="100" w:afterAutospacing="1"/>
              <w:ind w:left="112" w:hanging="1"/>
            </w:pPr>
            <w:r>
              <w:t>федеральные средства</w:t>
            </w:r>
          </w:p>
        </w:tc>
        <w:tc>
          <w:tcPr>
            <w:tcW w:w="376" w:type="pct"/>
            <w:vAlign w:val="center"/>
          </w:tcPr>
          <w:p w:rsidR="00A7382C" w:rsidRDefault="00A7382C" w:rsidP="00102536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102536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102536">
            <w:pPr>
              <w:spacing w:after="100" w:afterAutospacing="1"/>
              <w:ind w:left="112" w:hanging="1"/>
            </w:pPr>
            <w:r w:rsidRPr="00F319A8">
              <w:t>бюджет Пензенской области</w:t>
            </w:r>
          </w:p>
        </w:tc>
        <w:tc>
          <w:tcPr>
            <w:tcW w:w="376" w:type="pct"/>
            <w:vAlign w:val="center"/>
          </w:tcPr>
          <w:p w:rsidR="00A7382C" w:rsidRDefault="00A7382C" w:rsidP="00102536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102536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Default="00A7382C" w:rsidP="004A34D2">
            <w:pPr>
              <w:jc w:val="center"/>
            </w:pPr>
          </w:p>
        </w:tc>
        <w:tc>
          <w:tcPr>
            <w:tcW w:w="1126" w:type="pct"/>
            <w:vMerge/>
            <w:vAlign w:val="center"/>
          </w:tcPr>
          <w:p w:rsidR="00A7382C" w:rsidRPr="00F7334F" w:rsidRDefault="00A7382C" w:rsidP="004A34D2"/>
        </w:tc>
        <w:tc>
          <w:tcPr>
            <w:tcW w:w="1397" w:type="pct"/>
            <w:vAlign w:val="center"/>
          </w:tcPr>
          <w:p w:rsidR="00A7382C" w:rsidRPr="00F319A8" w:rsidRDefault="00A7382C" w:rsidP="00102536">
            <w:pPr>
              <w:spacing w:after="100" w:afterAutospacing="1"/>
              <w:ind w:left="112" w:hanging="1"/>
            </w:pPr>
            <w:r w:rsidRPr="00D64766">
              <w:t>иные источники</w:t>
            </w:r>
          </w:p>
        </w:tc>
        <w:tc>
          <w:tcPr>
            <w:tcW w:w="376" w:type="pct"/>
            <w:vAlign w:val="center"/>
          </w:tcPr>
          <w:p w:rsidR="00A7382C" w:rsidRDefault="00A7382C" w:rsidP="00102536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102536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 w:val="restart"/>
          </w:tcPr>
          <w:p w:rsidR="00A7382C" w:rsidRPr="00F319A8" w:rsidRDefault="00A7382C" w:rsidP="004A34D2">
            <w:pPr>
              <w:jc w:val="center"/>
            </w:pPr>
            <w:r>
              <w:t>6</w:t>
            </w:r>
          </w:p>
        </w:tc>
        <w:tc>
          <w:tcPr>
            <w:tcW w:w="616" w:type="pct"/>
            <w:vMerge w:val="restart"/>
          </w:tcPr>
          <w:p w:rsidR="00A7382C" w:rsidRPr="00F319A8" w:rsidRDefault="00A7382C" w:rsidP="004A34D2">
            <w:pPr>
              <w:jc w:val="center"/>
            </w:pPr>
            <w:r>
              <w:t>Подпрограмма 2</w:t>
            </w:r>
          </w:p>
        </w:tc>
        <w:tc>
          <w:tcPr>
            <w:tcW w:w="1126" w:type="pct"/>
            <w:vMerge w:val="restart"/>
            <w:vAlign w:val="center"/>
          </w:tcPr>
          <w:p w:rsidR="00A7382C" w:rsidRPr="00F7334F" w:rsidRDefault="00A7382C" w:rsidP="004A34D2">
            <w:r w:rsidRPr="00F7334F">
              <w:t xml:space="preserve">Мероприятия межмуниципального характера по охране окружающей среды </w:t>
            </w:r>
            <w:r>
              <w:t xml:space="preserve"> </w:t>
            </w:r>
            <w:r w:rsidRPr="00F7334F">
              <w:t xml:space="preserve">в Мокшанском районе Пензенской области  </w:t>
            </w: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 w:rsidRPr="00F319A8">
              <w:t>Всего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>
              <w:t>в т.ч.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 xml:space="preserve">бюджет Мокшанского района </w:t>
            </w:r>
            <w:r>
              <w:t>(за исключением целевых межбюджетных трансфертов)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21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  <w:tc>
          <w:tcPr>
            <w:tcW w:w="348" w:type="pct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-</w:t>
            </w: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>
              <w:t>федеральные средства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>бюджет Пензенской области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D64766">
              <w:t>иные источники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 w:val="restart"/>
          </w:tcPr>
          <w:p w:rsidR="00A7382C" w:rsidRPr="00F319A8" w:rsidRDefault="00A7382C" w:rsidP="004A34D2">
            <w:pPr>
              <w:jc w:val="center"/>
            </w:pPr>
            <w:r>
              <w:t>7</w:t>
            </w:r>
          </w:p>
        </w:tc>
        <w:tc>
          <w:tcPr>
            <w:tcW w:w="616" w:type="pct"/>
            <w:vMerge w:val="restart"/>
          </w:tcPr>
          <w:p w:rsidR="00A7382C" w:rsidRDefault="00A7382C" w:rsidP="004A34D2">
            <w:pPr>
              <w:jc w:val="center"/>
            </w:pPr>
            <w:r>
              <w:t xml:space="preserve">Основное </w:t>
            </w:r>
          </w:p>
          <w:p w:rsidR="00A7382C" w:rsidRPr="00F319A8" w:rsidRDefault="00A7382C" w:rsidP="004A34D2">
            <w:pPr>
              <w:jc w:val="center"/>
            </w:pPr>
            <w:r>
              <w:t>мероприятие 1</w:t>
            </w:r>
          </w:p>
        </w:tc>
        <w:tc>
          <w:tcPr>
            <w:tcW w:w="1126" w:type="pct"/>
            <w:vMerge w:val="restart"/>
          </w:tcPr>
          <w:p w:rsidR="00A7382C" w:rsidRPr="00F319A8" w:rsidRDefault="00A7382C" w:rsidP="004A34D2">
            <w:pPr>
              <w:jc w:val="center"/>
            </w:pPr>
            <w:r w:rsidRPr="00F319A8">
              <w:t>Организация и осуществление в Мокшанском районе проектов и мероприятий в сфере охраны окружающей среды и экологической безопасности</w:t>
            </w: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 w:rsidRPr="00F319A8">
              <w:t>Всего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>
              <w:t>в т.ч.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 xml:space="preserve">бюджет Мокшанского района </w:t>
            </w:r>
            <w:r>
              <w:t>(за исключением целевых межбюджетных трансфертов)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>
              <w:t>федеральные средства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>бюджет Пензенской области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D64766">
              <w:t>иные источники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 w:val="restart"/>
          </w:tcPr>
          <w:p w:rsidR="00A7382C" w:rsidRPr="00F319A8" w:rsidRDefault="00A7382C" w:rsidP="004A34D2">
            <w:pPr>
              <w:jc w:val="center"/>
            </w:pPr>
            <w:r>
              <w:t>8</w:t>
            </w:r>
          </w:p>
        </w:tc>
        <w:tc>
          <w:tcPr>
            <w:tcW w:w="616" w:type="pct"/>
            <w:vMerge w:val="restart"/>
          </w:tcPr>
          <w:p w:rsidR="00A7382C" w:rsidRDefault="00A7382C" w:rsidP="004A34D2">
            <w:pPr>
              <w:jc w:val="center"/>
            </w:pPr>
            <w:r>
              <w:t xml:space="preserve">Основное </w:t>
            </w:r>
          </w:p>
          <w:p w:rsidR="00A7382C" w:rsidRPr="00F319A8" w:rsidRDefault="00A7382C" w:rsidP="004A34D2">
            <w:pPr>
              <w:jc w:val="center"/>
            </w:pPr>
            <w:r>
              <w:t>мероприятие 2</w:t>
            </w:r>
          </w:p>
        </w:tc>
        <w:tc>
          <w:tcPr>
            <w:tcW w:w="1126" w:type="pct"/>
            <w:vMerge w:val="restart"/>
          </w:tcPr>
          <w:p w:rsidR="00A7382C" w:rsidRPr="00F319A8" w:rsidRDefault="00A7382C" w:rsidP="004A34D2">
            <w:pPr>
              <w:jc w:val="center"/>
            </w:pPr>
            <w:r w:rsidRPr="00F319A8">
              <w:t>Повышение уровня экологической культуры, природоохранного образования населения Мокшанского  района Пензенской области</w:t>
            </w: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 w:rsidRPr="00F319A8">
              <w:t>Всего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ind w:left="112" w:hanging="1"/>
            </w:pPr>
            <w:r>
              <w:t>в т.ч.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 xml:space="preserve">бюджет Мокшанского района </w:t>
            </w:r>
            <w:r>
              <w:t>(за исключением целевых межбюджетных трансфертов)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>
              <w:t>федеральные средства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F319A8">
              <w:t>бюджет Пензенской области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  <w:tr w:rsidR="00A7382C" w:rsidRPr="00F319A8" w:rsidTr="004F245E">
        <w:tc>
          <w:tcPr>
            <w:tcW w:w="169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61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26" w:type="pct"/>
            <w:vMerge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397" w:type="pct"/>
            <w:vAlign w:val="center"/>
          </w:tcPr>
          <w:p w:rsidR="00A7382C" w:rsidRPr="00F319A8" w:rsidRDefault="00A7382C" w:rsidP="004A34D2">
            <w:pPr>
              <w:spacing w:after="100" w:afterAutospacing="1"/>
              <w:ind w:left="112" w:hanging="1"/>
            </w:pPr>
            <w:r w:rsidRPr="00D64766">
              <w:t>иные источники</w:t>
            </w:r>
          </w:p>
        </w:tc>
        <w:tc>
          <w:tcPr>
            <w:tcW w:w="376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3" w:type="pct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322" w:type="pct"/>
            <w:vAlign w:val="center"/>
          </w:tcPr>
          <w:p w:rsidR="00A7382C" w:rsidRDefault="00A7382C" w:rsidP="009E1EED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21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  <w:tc>
          <w:tcPr>
            <w:tcW w:w="348" w:type="pct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</w:p>
        </w:tc>
      </w:tr>
    </w:tbl>
    <w:p w:rsidR="00A7382C" w:rsidRPr="00F319A8" w:rsidRDefault="00A7382C" w:rsidP="00E96113">
      <w:pPr>
        <w:jc w:val="center"/>
        <w:rPr>
          <w:i/>
          <w:iCs/>
        </w:rPr>
      </w:pPr>
    </w:p>
    <w:p w:rsidR="00A7382C" w:rsidRPr="00F319A8" w:rsidRDefault="00A7382C">
      <w:pPr>
        <w:widowControl/>
        <w:rPr>
          <w:i/>
          <w:iCs/>
        </w:rPr>
      </w:pPr>
    </w:p>
    <w:p w:rsidR="00A7382C" w:rsidRPr="00F319A8" w:rsidRDefault="00A7382C" w:rsidP="008D5156">
      <w:pPr>
        <w:ind w:firstLine="34"/>
        <w:sectPr w:rsidR="00A7382C" w:rsidRPr="00F319A8" w:rsidSect="004F245E">
          <w:pgSz w:w="16838" w:h="11906" w:orient="landscape"/>
          <w:pgMar w:top="540" w:right="902" w:bottom="539" w:left="993" w:header="720" w:footer="720" w:gutter="0"/>
          <w:cols w:space="720"/>
          <w:noEndnote/>
          <w:docGrid w:linePitch="272"/>
        </w:sectPr>
      </w:pPr>
    </w:p>
    <w:p w:rsidR="00A7382C" w:rsidRPr="00F319A8" w:rsidRDefault="00A7382C" w:rsidP="00AE6588">
      <w:pPr>
        <w:jc w:val="right"/>
      </w:pPr>
      <w:r w:rsidRPr="00F319A8">
        <w:t xml:space="preserve">Приложение № </w:t>
      </w:r>
      <w:r>
        <w:t>5</w:t>
      </w:r>
    </w:p>
    <w:p w:rsidR="00A7382C" w:rsidRPr="00F319A8" w:rsidRDefault="00A7382C" w:rsidP="00AE6588">
      <w:pPr>
        <w:jc w:val="right"/>
      </w:pPr>
      <w:r w:rsidRPr="00F319A8">
        <w:t xml:space="preserve">к муниципальной программе </w:t>
      </w:r>
    </w:p>
    <w:p w:rsidR="00A7382C" w:rsidRPr="00F319A8" w:rsidRDefault="00A7382C" w:rsidP="00AE6588">
      <w:pPr>
        <w:jc w:val="right"/>
      </w:pPr>
      <w:r w:rsidRPr="00F319A8">
        <w:t xml:space="preserve">  «Модернизация и реформирование </w:t>
      </w:r>
    </w:p>
    <w:p w:rsidR="00A7382C" w:rsidRPr="00F319A8" w:rsidRDefault="00A7382C" w:rsidP="00AE6588">
      <w:pPr>
        <w:jc w:val="right"/>
      </w:pPr>
      <w:r w:rsidRPr="00F319A8">
        <w:t>систем жизнеобеспечения и объектов</w:t>
      </w:r>
    </w:p>
    <w:p w:rsidR="00A7382C" w:rsidRPr="00F319A8" w:rsidRDefault="00A7382C" w:rsidP="00AE6588">
      <w:pPr>
        <w:jc w:val="right"/>
      </w:pPr>
      <w:r w:rsidRPr="00F319A8">
        <w:t xml:space="preserve"> коммунальной инфраструктуры в </w:t>
      </w:r>
    </w:p>
    <w:p w:rsidR="00A7382C" w:rsidRPr="00F319A8" w:rsidRDefault="00A7382C" w:rsidP="00AE6588">
      <w:pPr>
        <w:jc w:val="right"/>
      </w:pPr>
      <w:r w:rsidRPr="00F319A8">
        <w:t xml:space="preserve">Мокшанском районе Пензенской </w:t>
      </w:r>
    </w:p>
    <w:p w:rsidR="00A7382C" w:rsidRPr="00F319A8" w:rsidRDefault="00A7382C" w:rsidP="00AE6588">
      <w:pPr>
        <w:jc w:val="right"/>
      </w:pPr>
      <w:r w:rsidRPr="00F319A8">
        <w:t>области на 2014-2017  годы»</w:t>
      </w:r>
    </w:p>
    <w:p w:rsidR="00A7382C" w:rsidRPr="00F319A8" w:rsidRDefault="00A7382C" w:rsidP="00AE6588">
      <w:pPr>
        <w:jc w:val="center"/>
        <w:rPr>
          <w:i/>
          <w:iCs/>
        </w:rPr>
      </w:pPr>
    </w:p>
    <w:p w:rsidR="00A7382C" w:rsidRPr="00F319A8" w:rsidRDefault="00A7382C" w:rsidP="00AE6588">
      <w:pPr>
        <w:jc w:val="center"/>
        <w:rPr>
          <w:b/>
          <w:bCs/>
        </w:rPr>
      </w:pPr>
      <w:r w:rsidRPr="00F319A8">
        <w:rPr>
          <w:b/>
          <w:bCs/>
        </w:rPr>
        <w:t xml:space="preserve">РЕСУРСНОЕ  ОБЕСПЕЧЕНИЕ </w:t>
      </w:r>
    </w:p>
    <w:p w:rsidR="00A7382C" w:rsidRPr="00F319A8" w:rsidRDefault="00A7382C" w:rsidP="00AE6588">
      <w:pPr>
        <w:jc w:val="center"/>
        <w:rPr>
          <w:b/>
          <w:bCs/>
        </w:rPr>
      </w:pPr>
      <w:r w:rsidRPr="00F319A8">
        <w:rPr>
          <w:b/>
          <w:bCs/>
        </w:rPr>
        <w:t xml:space="preserve">реализации муниципальной программы Мокшанского района </w:t>
      </w:r>
    </w:p>
    <w:p w:rsidR="00A7382C" w:rsidRPr="00F319A8" w:rsidRDefault="00A7382C" w:rsidP="00AE6588">
      <w:pPr>
        <w:tabs>
          <w:tab w:val="center" w:pos="5037"/>
          <w:tab w:val="right" w:pos="9355"/>
        </w:tabs>
        <w:jc w:val="center"/>
        <w:rPr>
          <w:b/>
          <w:bCs/>
        </w:rPr>
      </w:pPr>
      <w:r w:rsidRPr="00F319A8">
        <w:rPr>
          <w:b/>
          <w:bCs/>
        </w:rPr>
        <w:t xml:space="preserve">  </w:t>
      </w:r>
      <w:r w:rsidRPr="00F319A8">
        <w:rPr>
          <w:b/>
        </w:rPr>
        <w:t>«</w:t>
      </w:r>
      <w:r w:rsidRPr="00F319A8">
        <w:rPr>
          <w:b/>
          <w:bCs/>
        </w:rPr>
        <w:t xml:space="preserve">Модернизация и реформирование систем жизнеобеспечения и объектов коммунальной инфраструктуры в Мокшанском районе Пензенской области </w:t>
      </w:r>
    </w:p>
    <w:p w:rsidR="00A7382C" w:rsidRPr="00F319A8" w:rsidRDefault="00A7382C" w:rsidP="002D3F49">
      <w:pPr>
        <w:tabs>
          <w:tab w:val="center" w:pos="5037"/>
          <w:tab w:val="right" w:pos="9355"/>
        </w:tabs>
        <w:jc w:val="center"/>
        <w:rPr>
          <w:i/>
          <w:iCs/>
        </w:rPr>
      </w:pPr>
      <w:r w:rsidRPr="00D95537">
        <w:rPr>
          <w:b/>
          <w:bCs/>
        </w:rPr>
        <w:t>на 2014-20</w:t>
      </w:r>
      <w:r>
        <w:rPr>
          <w:b/>
          <w:bCs/>
        </w:rPr>
        <w:t>20</w:t>
      </w:r>
      <w:r w:rsidRPr="00D95537">
        <w:rPr>
          <w:b/>
          <w:bCs/>
        </w:rPr>
        <w:t xml:space="preserve"> годы» за счет средств бюджета Мокшанского района на 2014 и 2015 годы</w:t>
      </w:r>
    </w:p>
    <w:p w:rsidR="00A7382C" w:rsidRPr="00F319A8" w:rsidRDefault="00A7382C" w:rsidP="008D5156">
      <w:pPr>
        <w:rPr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2"/>
        <w:gridCol w:w="1826"/>
        <w:gridCol w:w="4551"/>
        <w:gridCol w:w="2728"/>
        <w:gridCol w:w="551"/>
        <w:gridCol w:w="443"/>
        <w:gridCol w:w="449"/>
        <w:gridCol w:w="1323"/>
        <w:gridCol w:w="572"/>
        <w:gridCol w:w="916"/>
        <w:gridCol w:w="1217"/>
      </w:tblGrid>
      <w:tr w:rsidR="00A7382C" w:rsidRPr="00F319A8" w:rsidTr="002D3F49">
        <w:tc>
          <w:tcPr>
            <w:tcW w:w="2279" w:type="pct"/>
            <w:gridSpan w:val="3"/>
            <w:vAlign w:val="center"/>
          </w:tcPr>
          <w:p w:rsidR="00A7382C" w:rsidRPr="00F665FA" w:rsidRDefault="00A7382C" w:rsidP="00413BB1">
            <w:pPr>
              <w:ind w:firstLine="34"/>
              <w:jc w:val="center"/>
            </w:pPr>
            <w:r w:rsidRPr="00F665FA">
              <w:t>Ответственный исполнитель</w:t>
            </w:r>
          </w:p>
          <w:p w:rsidR="00A7382C" w:rsidRPr="00F665FA" w:rsidRDefault="00A7382C" w:rsidP="00413BB1">
            <w:pPr>
              <w:ind w:firstLine="34"/>
              <w:jc w:val="center"/>
            </w:pPr>
            <w:r w:rsidRPr="00F665FA">
              <w:t>муниципальной программы</w:t>
            </w:r>
          </w:p>
        </w:tc>
        <w:tc>
          <w:tcPr>
            <w:tcW w:w="2721" w:type="pct"/>
            <w:gridSpan w:val="8"/>
            <w:vAlign w:val="center"/>
          </w:tcPr>
          <w:p w:rsidR="00A7382C" w:rsidRPr="00F319A8" w:rsidRDefault="00A7382C" w:rsidP="00413BB1">
            <w:pPr>
              <w:jc w:val="center"/>
            </w:pPr>
            <w:r w:rsidRPr="00F319A8">
              <w:t>Администрация Мокшанского района</w:t>
            </w:r>
          </w:p>
          <w:p w:rsidR="00A7382C" w:rsidRPr="00F319A8" w:rsidRDefault="00A7382C" w:rsidP="00413BB1">
            <w:pPr>
              <w:ind w:firstLine="33"/>
              <w:jc w:val="center"/>
              <w:rPr>
                <w:i/>
                <w:iCs/>
                <w:u w:val="single"/>
              </w:rPr>
            </w:pPr>
            <w:r w:rsidRPr="00F319A8">
              <w:t>(отдел муниципального хозяйства</w:t>
            </w:r>
            <w:r>
              <w:t>,</w:t>
            </w:r>
            <w:r w:rsidRPr="00F319A8">
              <w:t xml:space="preserve"> строительства</w:t>
            </w:r>
            <w:r>
              <w:t xml:space="preserve"> и</w:t>
            </w:r>
            <w:r w:rsidRPr="00F319A8">
              <w:t xml:space="preserve"> архитектуры)</w:t>
            </w:r>
          </w:p>
        </w:tc>
      </w:tr>
      <w:tr w:rsidR="00A7382C" w:rsidRPr="00F319A8" w:rsidTr="00F10F90">
        <w:tc>
          <w:tcPr>
            <w:tcW w:w="150" w:type="pct"/>
            <w:vMerge w:val="restart"/>
            <w:vAlign w:val="center"/>
          </w:tcPr>
          <w:p w:rsidR="00A7382C" w:rsidRPr="00F665FA" w:rsidRDefault="00A7382C" w:rsidP="00413BB1">
            <w:pPr>
              <w:ind w:left="-108" w:right="-108"/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№</w:t>
            </w:r>
          </w:p>
          <w:p w:rsidR="00A7382C" w:rsidRPr="00F665FA" w:rsidRDefault="00A7382C" w:rsidP="00413BB1">
            <w:pPr>
              <w:ind w:left="-108" w:right="-108"/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п/п</w:t>
            </w:r>
          </w:p>
        </w:tc>
        <w:tc>
          <w:tcPr>
            <w:tcW w:w="611" w:type="pct"/>
            <w:vMerge w:val="restart"/>
            <w:vAlign w:val="center"/>
          </w:tcPr>
          <w:p w:rsidR="00A7382C" w:rsidRPr="00F665FA" w:rsidRDefault="00A7382C" w:rsidP="00413BB1">
            <w:pPr>
              <w:ind w:left="34" w:right="-55"/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Статус</w:t>
            </w:r>
          </w:p>
        </w:tc>
        <w:tc>
          <w:tcPr>
            <w:tcW w:w="1518" w:type="pct"/>
            <w:vMerge w:val="restart"/>
            <w:vAlign w:val="center"/>
          </w:tcPr>
          <w:p w:rsidR="00A7382C" w:rsidRDefault="00A7382C" w:rsidP="00413BB1">
            <w:pPr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 xml:space="preserve">Наименование муниципальной программы, </w:t>
            </w:r>
          </w:p>
          <w:p w:rsidR="00A7382C" w:rsidRPr="00F665FA" w:rsidRDefault="00A7382C" w:rsidP="00413BB1">
            <w:pPr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подпрограммы,</w:t>
            </w:r>
          </w:p>
          <w:p w:rsidR="00A7382C" w:rsidRPr="00F665FA" w:rsidRDefault="00A7382C" w:rsidP="00413BB1">
            <w:pPr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мероприятия</w:t>
            </w:r>
          </w:p>
        </w:tc>
        <w:tc>
          <w:tcPr>
            <w:tcW w:w="911" w:type="pct"/>
            <w:vMerge w:val="restar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Ответственный исполнитель, соис</w:t>
            </w:r>
            <w:r>
              <w:rPr>
                <w:spacing w:val="-20"/>
              </w:rPr>
              <w:t>полнитель</w:t>
            </w:r>
          </w:p>
          <w:p w:rsidR="00A7382C" w:rsidRPr="00F319A8" w:rsidRDefault="00A7382C" w:rsidP="00413BB1">
            <w:pPr>
              <w:jc w:val="center"/>
              <w:rPr>
                <w:spacing w:val="-20"/>
              </w:rPr>
            </w:pPr>
          </w:p>
        </w:tc>
        <w:tc>
          <w:tcPr>
            <w:tcW w:w="1124" w:type="pct"/>
            <w:gridSpan w:val="5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Код бюджетной</w:t>
            </w:r>
          </w:p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классификации</w:t>
            </w:r>
          </w:p>
          <w:p w:rsidR="00A7382C" w:rsidRPr="00F319A8" w:rsidRDefault="00A7382C" w:rsidP="00413BB1">
            <w:pPr>
              <w:jc w:val="center"/>
              <w:rPr>
                <w:spacing w:val="-20"/>
              </w:rPr>
            </w:pPr>
          </w:p>
        </w:tc>
        <w:tc>
          <w:tcPr>
            <w:tcW w:w="687" w:type="pct"/>
            <w:gridSpan w:val="2"/>
            <w:vAlign w:val="center"/>
          </w:tcPr>
          <w:p w:rsidR="00A7382C" w:rsidRDefault="00A7382C" w:rsidP="00413BB1">
            <w:pPr>
              <w:jc w:val="center"/>
            </w:pPr>
            <w:r w:rsidRPr="00F319A8">
              <w:t xml:space="preserve">Расходы бюджета Мокшанского </w:t>
            </w:r>
          </w:p>
          <w:p w:rsidR="00A7382C" w:rsidRPr="00F319A8" w:rsidRDefault="00A7382C" w:rsidP="00413BB1">
            <w:pPr>
              <w:jc w:val="center"/>
            </w:pPr>
            <w:r w:rsidRPr="00F319A8">
              <w:t>района, тыс. рублей</w:t>
            </w:r>
          </w:p>
        </w:tc>
      </w:tr>
      <w:tr w:rsidR="00A7382C" w:rsidRPr="00F319A8" w:rsidTr="00F10F90">
        <w:tc>
          <w:tcPr>
            <w:tcW w:w="150" w:type="pct"/>
            <w:vMerge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Merge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1518" w:type="pct"/>
            <w:vMerge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911" w:type="pct"/>
            <w:vMerge/>
            <w:vAlign w:val="center"/>
          </w:tcPr>
          <w:p w:rsidR="00A7382C" w:rsidRPr="00F319A8" w:rsidRDefault="00A7382C" w:rsidP="00413BB1">
            <w:pPr>
              <w:jc w:val="center"/>
              <w:rPr>
                <w:i/>
                <w:iCs/>
              </w:rPr>
            </w:pPr>
          </w:p>
        </w:tc>
        <w:tc>
          <w:tcPr>
            <w:tcW w:w="186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ГР</w:t>
            </w:r>
          </w:p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БС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413BB1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Рз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Пр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ЦС</w:t>
            </w:r>
            <w:r>
              <w:rPr>
                <w:spacing w:val="-20"/>
              </w:rPr>
              <w:t>Р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ВР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2014</w:t>
            </w:r>
          </w:p>
        </w:tc>
        <w:tc>
          <w:tcPr>
            <w:tcW w:w="409" w:type="pct"/>
            <w:vAlign w:val="center"/>
          </w:tcPr>
          <w:p w:rsidR="00A7382C" w:rsidRPr="00F319A8" w:rsidRDefault="00A7382C" w:rsidP="00413BB1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2015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1</w:t>
            </w:r>
          </w:p>
        </w:tc>
        <w:tc>
          <w:tcPr>
            <w:tcW w:w="611" w:type="pct"/>
            <w:vAlign w:val="center"/>
          </w:tcPr>
          <w:p w:rsidR="00A7382C" w:rsidRPr="00F665FA" w:rsidRDefault="00A7382C" w:rsidP="00413BB1">
            <w:pPr>
              <w:ind w:left="34"/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2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13BB1">
            <w:pPr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3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4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5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413BB1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6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7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8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9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413BB1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10</w:t>
            </w:r>
          </w:p>
        </w:tc>
        <w:tc>
          <w:tcPr>
            <w:tcW w:w="409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11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Муниципальная программа</w:t>
            </w:r>
          </w:p>
        </w:tc>
        <w:tc>
          <w:tcPr>
            <w:tcW w:w="1518" w:type="pct"/>
            <w:vAlign w:val="center"/>
          </w:tcPr>
          <w:p w:rsidR="00A7382C" w:rsidRPr="00B553AC" w:rsidRDefault="00A7382C" w:rsidP="004F245E">
            <w:pPr>
              <w:tabs>
                <w:tab w:val="center" w:pos="5037"/>
                <w:tab w:val="right" w:pos="9355"/>
              </w:tabs>
              <w:ind w:firstLine="232"/>
              <w:jc w:val="both"/>
              <w:rPr>
                <w:bCs/>
              </w:rPr>
            </w:pPr>
            <w:r w:rsidRPr="00B553AC">
              <w:rPr>
                <w:bCs/>
              </w:rPr>
              <w:t>Модернизация и реформирование систем жизнеобеспечения и объектов коммунальной инфраструктуры в Мокшанском районе Пензенской области на 2014-2017 годы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всего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413BB1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278" w:type="pct"/>
            <w:vAlign w:val="center"/>
          </w:tcPr>
          <w:p w:rsidR="00A7382C" w:rsidRPr="00D95537" w:rsidRDefault="00A7382C" w:rsidP="00413BB1">
            <w:pPr>
              <w:ind w:right="-108"/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73099,8</w:t>
            </w:r>
          </w:p>
        </w:tc>
        <w:tc>
          <w:tcPr>
            <w:tcW w:w="409" w:type="pct"/>
            <w:vAlign w:val="center"/>
          </w:tcPr>
          <w:p w:rsidR="00A7382C" w:rsidRPr="00AE2FF0" w:rsidRDefault="00A7382C" w:rsidP="0048386A">
            <w:pPr>
              <w:ind w:right="-108"/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6 917,3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611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Подпрограмма 1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</w:pPr>
            <w:r w:rsidRPr="00F665FA">
              <w:t>Модернизация систем жизнеобеспечения населения и  объектов коммунальной инфраструктуры в Мокшанском районе Пензенской области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всего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278" w:type="pct"/>
            <w:vAlign w:val="center"/>
          </w:tcPr>
          <w:p w:rsidR="00A7382C" w:rsidRPr="00D95537" w:rsidRDefault="00A7382C" w:rsidP="00413BB1">
            <w:pPr>
              <w:ind w:right="-108"/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72599,8</w:t>
            </w:r>
          </w:p>
        </w:tc>
        <w:tc>
          <w:tcPr>
            <w:tcW w:w="409" w:type="pct"/>
            <w:vAlign w:val="center"/>
          </w:tcPr>
          <w:p w:rsidR="00A7382C" w:rsidRPr="00AE2FF0" w:rsidRDefault="00A7382C" w:rsidP="00327871">
            <w:pPr>
              <w:ind w:right="-108"/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6 917,3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7129CC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Мероприятие 1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spacing w:val="-20"/>
              </w:rPr>
            </w:pPr>
            <w:r w:rsidRPr="00F665FA">
              <w:rPr>
                <w:spacing w:val="-20"/>
              </w:rPr>
              <w:t xml:space="preserve">Погашение кредиторской задолженности за выполнение работы по капитальному ремонту водопроводных сетей в селе Засечное Засечного сельсовета Мокшанского района </w:t>
            </w:r>
          </w:p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>Пензенской области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1C0C35">
            <w:pPr>
              <w:spacing w:line="200" w:lineRule="exact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1C0C35">
            <w:pPr>
              <w:spacing w:line="200" w:lineRule="exact"/>
              <w:jc w:val="center"/>
            </w:pPr>
            <w:r w:rsidRPr="00F319A8">
              <w:t>Засечного сельсовета Мокшанского района Пензенской области</w:t>
            </w:r>
          </w:p>
          <w:p w:rsidR="00A7382C" w:rsidRPr="00F319A8" w:rsidRDefault="00A7382C" w:rsidP="001C0C35">
            <w:pPr>
              <w:spacing w:line="200" w:lineRule="exact"/>
              <w:jc w:val="center"/>
            </w:pPr>
            <w:r w:rsidRPr="00F319A8">
              <w:t>(по согласованию)</w:t>
            </w:r>
          </w:p>
          <w:p w:rsidR="00A7382C" w:rsidRPr="00F319A8" w:rsidRDefault="00A7382C" w:rsidP="001C0C35">
            <w:pPr>
              <w:jc w:val="center"/>
              <w:rPr>
                <w:spacing w:val="-20"/>
              </w:rPr>
            </w:pPr>
            <w:r w:rsidRPr="00F319A8">
              <w:t>финансовое управление администрации 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992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05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02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09 1 9525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540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900,0</w:t>
            </w:r>
          </w:p>
        </w:tc>
        <w:tc>
          <w:tcPr>
            <w:tcW w:w="409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D700AE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Мероприятие 2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>Проведение мероприятий по содержанию объектов газоснабжения, находящихся в собственности Мокшанского района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7129CC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7129CC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530E68" w:rsidRDefault="00A7382C" w:rsidP="00D700AE">
            <w:pPr>
              <w:jc w:val="center"/>
            </w:pPr>
            <w:r w:rsidRPr="00530E68">
              <w:t>901</w:t>
            </w:r>
          </w:p>
        </w:tc>
        <w:tc>
          <w:tcPr>
            <w:tcW w:w="150" w:type="pct"/>
            <w:vAlign w:val="center"/>
          </w:tcPr>
          <w:p w:rsidR="00A7382C" w:rsidRPr="00530E68" w:rsidRDefault="00A7382C" w:rsidP="00D700AE">
            <w:pPr>
              <w:jc w:val="center"/>
            </w:pPr>
            <w:r w:rsidRPr="00530E68">
              <w:t>05</w:t>
            </w:r>
          </w:p>
        </w:tc>
        <w:tc>
          <w:tcPr>
            <w:tcW w:w="152" w:type="pct"/>
            <w:vAlign w:val="center"/>
          </w:tcPr>
          <w:p w:rsidR="00A7382C" w:rsidRPr="00530E68" w:rsidRDefault="00A7382C" w:rsidP="00D700AE">
            <w:pPr>
              <w:jc w:val="center"/>
            </w:pPr>
            <w:r w:rsidRPr="00530E68">
              <w:t>02</w:t>
            </w:r>
          </w:p>
        </w:tc>
        <w:tc>
          <w:tcPr>
            <w:tcW w:w="443" w:type="pct"/>
            <w:vAlign w:val="center"/>
          </w:tcPr>
          <w:p w:rsidR="00A7382C" w:rsidRPr="00530E68" w:rsidRDefault="00A7382C" w:rsidP="008E75FA">
            <w:pPr>
              <w:jc w:val="center"/>
            </w:pPr>
            <w:r w:rsidRPr="00530E68">
              <w:t>09 1 6122</w:t>
            </w:r>
          </w:p>
        </w:tc>
        <w:tc>
          <w:tcPr>
            <w:tcW w:w="192" w:type="pct"/>
            <w:vAlign w:val="center"/>
          </w:tcPr>
          <w:p w:rsidR="00A7382C" w:rsidRPr="00530E68" w:rsidRDefault="00A7382C" w:rsidP="00D700AE">
            <w:pPr>
              <w:jc w:val="center"/>
            </w:pPr>
            <w:r w:rsidRPr="00530E68">
              <w:t>244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spacing w:val="-20"/>
              </w:rPr>
            </w:pPr>
            <w:r w:rsidRPr="00AF19D5">
              <w:rPr>
                <w:spacing w:val="-20"/>
              </w:rPr>
              <w:t>33,0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7129CC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3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>Погашение кредиторской задолженности за выполнение работы по строительству  газопроводов высокого и низкого давления в  с. Беликово Царевщинского сельсовета  и селе Чернозерье  Чернозерского сельсовета  Мокшанского района Пензенской области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1C0C35">
            <w:pPr>
              <w:spacing w:line="200" w:lineRule="exact"/>
              <w:ind w:right="-26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1C0C35">
            <w:pPr>
              <w:spacing w:line="200" w:lineRule="exact"/>
              <w:ind w:right="-26"/>
              <w:jc w:val="center"/>
            </w:pPr>
            <w:r w:rsidRPr="00F319A8">
              <w:t>Царевщинского сельсовета Мокшанского района Пензенской области (по согласованию)</w:t>
            </w:r>
          </w:p>
          <w:p w:rsidR="00A7382C" w:rsidRPr="00F319A8" w:rsidRDefault="00A7382C" w:rsidP="001C0C35">
            <w:pPr>
              <w:spacing w:line="200" w:lineRule="exact"/>
              <w:ind w:right="-26"/>
              <w:jc w:val="center"/>
            </w:pPr>
            <w:r w:rsidRPr="00F319A8">
              <w:t>финансовое управление администрации</w:t>
            </w:r>
          </w:p>
          <w:p w:rsidR="00A7382C" w:rsidRPr="00F319A8" w:rsidRDefault="00A7382C" w:rsidP="001C0C35">
            <w:pPr>
              <w:jc w:val="center"/>
              <w:rPr>
                <w:spacing w:val="-20"/>
              </w:rPr>
            </w:pPr>
            <w:r w:rsidRPr="00F319A8"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992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05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02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091</w:t>
            </w:r>
            <w:r>
              <w:rPr>
                <w:spacing w:val="-20"/>
              </w:rPr>
              <w:t xml:space="preserve"> </w:t>
            </w:r>
            <w:r w:rsidRPr="00F319A8">
              <w:rPr>
                <w:spacing w:val="-20"/>
              </w:rPr>
              <w:t>9527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540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>
              <w:rPr>
                <w:iCs/>
              </w:rPr>
              <w:t>295,2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iCs/>
              </w:rPr>
            </w:pPr>
            <w:r w:rsidRPr="00AF19D5">
              <w:rPr>
                <w:iCs/>
              </w:rPr>
              <w:t>-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1B37E9">
            <w:pPr>
              <w:jc w:val="center"/>
              <w:rPr>
                <w:iCs/>
              </w:rPr>
            </w:pPr>
            <w:r>
              <w:rPr>
                <w:iCs/>
              </w:rPr>
              <w:t>Мероприятие 4</w:t>
            </w:r>
          </w:p>
        </w:tc>
        <w:tc>
          <w:tcPr>
            <w:tcW w:w="1518" w:type="pct"/>
            <w:vAlign w:val="center"/>
          </w:tcPr>
          <w:p w:rsidR="00A7382C" w:rsidRPr="00F319A8" w:rsidRDefault="00A7382C" w:rsidP="004F245E">
            <w:pPr>
              <w:spacing w:line="200" w:lineRule="exact"/>
              <w:ind w:firstLine="232"/>
              <w:jc w:val="both"/>
            </w:pPr>
            <w:r w:rsidRPr="00F319A8">
              <w:t>Погашение кредиторской задолженности за выполнение работы по строительству внутрип</w:t>
            </w:r>
            <w:r>
              <w:t>о</w:t>
            </w:r>
            <w:r w:rsidRPr="00F319A8">
              <w:t>селкового газопровода  высокого давления  по ул. Шалим в селе Чернозерье   Чернозерского сельсовета Мокшанского района Пензенской области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Чернозерского сельсовета Мокшанского района Пензенской области (по согласованию)</w:t>
            </w:r>
          </w:p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финансовое управление администрации</w:t>
            </w:r>
          </w:p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992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05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02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091</w:t>
            </w:r>
            <w:r>
              <w:rPr>
                <w:spacing w:val="-20"/>
              </w:rPr>
              <w:t xml:space="preserve"> </w:t>
            </w:r>
            <w:r w:rsidRPr="00F319A8">
              <w:rPr>
                <w:spacing w:val="-20"/>
              </w:rPr>
              <w:t>9527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540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>
              <w:rPr>
                <w:iCs/>
              </w:rPr>
              <w:t>416,2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iCs/>
              </w:rPr>
            </w:pPr>
            <w:r w:rsidRPr="00AF19D5">
              <w:rPr>
                <w:iCs/>
              </w:rPr>
              <w:t>-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Default="00A7382C" w:rsidP="001B37E9">
            <w:pPr>
              <w:jc w:val="center"/>
              <w:rPr>
                <w:iCs/>
              </w:rPr>
            </w:pPr>
            <w:r>
              <w:rPr>
                <w:iCs/>
              </w:rPr>
              <w:t>Мероприятие 5</w:t>
            </w:r>
          </w:p>
        </w:tc>
        <w:tc>
          <w:tcPr>
            <w:tcW w:w="1518" w:type="pct"/>
            <w:vAlign w:val="center"/>
          </w:tcPr>
          <w:p w:rsidR="00A7382C" w:rsidRPr="00F319A8" w:rsidRDefault="00A7382C" w:rsidP="004F245E">
            <w:pPr>
              <w:spacing w:line="200" w:lineRule="exact"/>
              <w:ind w:firstLine="232"/>
              <w:jc w:val="both"/>
            </w:pPr>
            <w:r w:rsidRPr="00F665FA">
              <w:rPr>
                <w:spacing w:val="-20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помещения, находящиеся в собственности Мокшанского района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530E68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530E68">
            <w:pPr>
              <w:spacing w:line="200" w:lineRule="exact"/>
              <w:ind w:right="-26"/>
              <w:jc w:val="center"/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530E68" w:rsidRDefault="00A7382C" w:rsidP="00D700AE">
            <w:pPr>
              <w:jc w:val="center"/>
            </w:pPr>
            <w:r w:rsidRPr="00530E68">
              <w:t>901</w:t>
            </w:r>
          </w:p>
        </w:tc>
        <w:tc>
          <w:tcPr>
            <w:tcW w:w="150" w:type="pct"/>
            <w:vAlign w:val="center"/>
          </w:tcPr>
          <w:p w:rsidR="00A7382C" w:rsidRPr="00530E68" w:rsidRDefault="00A7382C" w:rsidP="00D700AE">
            <w:pPr>
              <w:jc w:val="center"/>
            </w:pPr>
            <w:r w:rsidRPr="00530E68">
              <w:t>05</w:t>
            </w:r>
          </w:p>
        </w:tc>
        <w:tc>
          <w:tcPr>
            <w:tcW w:w="152" w:type="pct"/>
            <w:vAlign w:val="center"/>
          </w:tcPr>
          <w:p w:rsidR="00A7382C" w:rsidRPr="00530E68" w:rsidRDefault="00A7382C" w:rsidP="00D700AE">
            <w:pPr>
              <w:jc w:val="center"/>
            </w:pPr>
            <w:r w:rsidRPr="00530E68">
              <w:t>01</w:t>
            </w:r>
          </w:p>
        </w:tc>
        <w:tc>
          <w:tcPr>
            <w:tcW w:w="443" w:type="pct"/>
            <w:vAlign w:val="center"/>
          </w:tcPr>
          <w:p w:rsidR="00A7382C" w:rsidRPr="00530E68" w:rsidRDefault="00A7382C" w:rsidP="00821F73">
            <w:pPr>
              <w:jc w:val="center"/>
            </w:pPr>
            <w:r w:rsidRPr="00F319A8">
              <w:rPr>
                <w:iCs/>
              </w:rPr>
              <w:t>091</w:t>
            </w:r>
            <w:r>
              <w:rPr>
                <w:iCs/>
              </w:rPr>
              <w:t xml:space="preserve"> 6221</w:t>
            </w:r>
          </w:p>
        </w:tc>
        <w:tc>
          <w:tcPr>
            <w:tcW w:w="192" w:type="pct"/>
            <w:vAlign w:val="center"/>
          </w:tcPr>
          <w:p w:rsidR="00A7382C" w:rsidRPr="00530E68" w:rsidRDefault="00A7382C" w:rsidP="00D700AE">
            <w:pPr>
              <w:jc w:val="center"/>
              <w:rPr>
                <w:spacing w:val="-20"/>
              </w:rPr>
            </w:pPr>
            <w:r w:rsidRPr="00530E68">
              <w:rPr>
                <w:spacing w:val="-20"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530E68" w:rsidRDefault="00A7382C" w:rsidP="00D700AE">
            <w:pPr>
              <w:jc w:val="center"/>
            </w:pPr>
            <w:r>
              <w:t>-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iCs/>
              </w:rPr>
            </w:pPr>
            <w:r w:rsidRPr="00AF19D5">
              <w:rPr>
                <w:iCs/>
              </w:rPr>
              <w:t>10,0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1B37E9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6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spacing w:line="200" w:lineRule="exact"/>
              <w:ind w:firstLine="232"/>
              <w:jc w:val="both"/>
            </w:pPr>
            <w:r w:rsidRPr="00F665FA">
              <w:t>Инвентаризация</w:t>
            </w:r>
            <w:r>
              <w:t xml:space="preserve"> </w:t>
            </w:r>
            <w:r w:rsidRPr="00F665FA">
              <w:t>бесхозяйных</w:t>
            </w:r>
          </w:p>
          <w:p w:rsidR="00A7382C" w:rsidRPr="00F665FA" w:rsidRDefault="00A7382C" w:rsidP="004F245E">
            <w:pPr>
              <w:spacing w:line="200" w:lineRule="exact"/>
              <w:ind w:firstLine="232"/>
              <w:jc w:val="both"/>
            </w:pPr>
            <w:r w:rsidRPr="00F665FA">
              <w:t>газовых сетей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1B37E9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1B37E9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>
              <w:rPr>
                <w:iCs/>
              </w:rPr>
              <w:t>05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>
              <w:rPr>
                <w:iCs/>
              </w:rPr>
              <w:t>02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A56161">
            <w:pPr>
              <w:jc w:val="center"/>
              <w:rPr>
                <w:iCs/>
              </w:rPr>
            </w:pPr>
            <w:r>
              <w:rPr>
                <w:iCs/>
              </w:rPr>
              <w:t>091 6122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>
              <w:rPr>
                <w:iCs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iCs/>
              </w:rPr>
            </w:pPr>
            <w:r w:rsidRPr="00AF19D5">
              <w:rPr>
                <w:iCs/>
              </w:rPr>
              <w:t>-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AF49D7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7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spacing w:val="-20"/>
              </w:rPr>
            </w:pPr>
            <w:r w:rsidRPr="00F665FA">
              <w:rPr>
                <w:spacing w:val="-20"/>
              </w:rPr>
              <w:t>Проведение мероприятий по обеспечению договоров</w:t>
            </w:r>
          </w:p>
          <w:p w:rsidR="00A7382C" w:rsidRPr="00F665FA" w:rsidRDefault="00A7382C" w:rsidP="004F245E">
            <w:pPr>
              <w:ind w:firstLine="232"/>
              <w:jc w:val="both"/>
              <w:rPr>
                <w:b/>
                <w:bCs/>
                <w:iCs/>
                <w:spacing w:val="-20"/>
              </w:rPr>
            </w:pPr>
            <w:r w:rsidRPr="00F665FA">
              <w:rPr>
                <w:spacing w:val="-20"/>
              </w:rPr>
              <w:t>(муниципальных контрактов) на перевозки по межмуниципальным маршрутам Мокшанского района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Финансовое  управление администрации</w:t>
            </w:r>
          </w:p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992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08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 xml:space="preserve">09 1 </w:t>
            </w:r>
            <w:r w:rsidRPr="00F319A8">
              <w:rPr>
                <w:spacing w:val="-20"/>
              </w:rPr>
              <w:t>6126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810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810,0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spacing w:val="-20"/>
              </w:rPr>
            </w:pPr>
            <w:r w:rsidRPr="00AF19D5">
              <w:rPr>
                <w:spacing w:val="-20"/>
              </w:rPr>
              <w:t>853,0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AF49D7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8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>Проведение мероприятий по обеспечению  всесезонного содержания и ремонта автомобильных дорог, находящихся в собственности и безвозмездном пользовании Мокшанского района ( в том числе, выполнение проектов содержания автомобильных дорог, находящихся в собственности и безвозмездном пользовании Мокшанского района)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09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0914615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3255,38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48386A">
            <w:pPr>
              <w:jc w:val="center"/>
              <w:rPr>
                <w:spacing w:val="-20"/>
              </w:rPr>
            </w:pPr>
            <w:r w:rsidRPr="00AF19D5">
              <w:rPr>
                <w:spacing w:val="-20"/>
              </w:rPr>
              <w:t>3 548,7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AF49D7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9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spacing w:val="-20"/>
              </w:rPr>
            </w:pPr>
            <w:r w:rsidRPr="00F665FA">
              <w:rPr>
                <w:spacing w:val="-20"/>
              </w:rPr>
              <w:t>Разработка проектной документации  на реконструкцию автодороги «Подъезд к ст. Рамзай»  на участке ПК0+00(611 км+920м) автомобильной дороги «М-5 «Урал»-ПК4+970 (здание вокзала  железнодорожной станции Рамзай Мокшанского района Пензенской области)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757E74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757E74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0914617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178,2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i/>
                <w:iCs/>
              </w:rPr>
            </w:pPr>
            <w:r w:rsidRPr="00AF19D5">
              <w:rPr>
                <w:i/>
                <w:iCs/>
              </w:rPr>
              <w:t>-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AF49D7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10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>Корректировка проектной документации  на реконструкцию автодороги «Подъезд к ст. Рамзай»  на участке ПК0+00(611 км+920м) автомобильной дороги «М-5 «Урал»-ПК4+970 (здание вокзала  железнодорожной станции Рамзай Мокшанского района Пензенской области)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9D7758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9D7758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09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0914617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815,14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spacing w:val="-20"/>
              </w:rPr>
            </w:pPr>
            <w:r w:rsidRPr="00AF19D5">
              <w:rPr>
                <w:i/>
                <w:iCs/>
              </w:rPr>
              <w:t>-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AF49D7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11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>Реконструкция  автодороги «Подъезд к ст. Рамзай»  на участке ПК0+00(611 км+920м) автомобильной дороги «М-5 «Урал»  -ПК4+970 (здание вокзала  железнодорожной станции Рамзай Мокшанского района Пензенской области)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9D7758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9D7758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0914617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414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2714,3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i/>
                <w:iCs/>
              </w:rPr>
            </w:pPr>
            <w:r w:rsidRPr="00AF19D5">
              <w:rPr>
                <w:i/>
                <w:iCs/>
              </w:rPr>
              <w:t>-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AF49D7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12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>Технический надзор за выполнением работ  по реконструкции  автодороги «Подъезд к ст. Рамзай»  на участке ПК0+00(611 км+920м) автомобильной дороги «М-5 «Урал»  -ПК4+970 (здание вокзала  железнодорожной станции Рамзай Мокшанского района Пензенской области)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9D7758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9D7758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0914617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98,23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i/>
                <w:iCs/>
              </w:rPr>
            </w:pPr>
            <w:r w:rsidRPr="00AF19D5">
              <w:rPr>
                <w:i/>
                <w:iCs/>
              </w:rPr>
              <w:t>-</w:t>
            </w:r>
          </w:p>
        </w:tc>
      </w:tr>
      <w:tr w:rsidR="00A7382C" w:rsidRPr="00F319A8" w:rsidTr="00F10F90">
        <w:trPr>
          <w:trHeight w:val="558"/>
        </w:trPr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AF49D7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13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>Ремонт автомобильной дороги подъезд  кемпингу «Чистые пруды»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9D7758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9D7758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0914615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8E75FA" w:rsidRDefault="00A7382C" w:rsidP="00D700AE">
            <w:pPr>
              <w:jc w:val="center"/>
              <w:rPr>
                <w:iCs/>
              </w:rPr>
            </w:pPr>
            <w:r w:rsidRPr="008E75FA">
              <w:rPr>
                <w:iCs/>
              </w:rPr>
              <w:t>69,0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i/>
                <w:iCs/>
              </w:rPr>
            </w:pPr>
            <w:r w:rsidRPr="00AF19D5">
              <w:rPr>
                <w:i/>
                <w:iCs/>
              </w:rPr>
              <w:t>-</w:t>
            </w:r>
          </w:p>
        </w:tc>
      </w:tr>
      <w:tr w:rsidR="00A7382C" w:rsidRPr="00F319A8" w:rsidTr="00F10F90">
        <w:trPr>
          <w:trHeight w:val="707"/>
        </w:trPr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AF49D7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14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>Ремонт автомобильной дороги  М-5 «Урал»  -«Чистые пруды»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09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0914615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8E75FA" w:rsidRDefault="00A7382C" w:rsidP="00413BB1">
            <w:pPr>
              <w:jc w:val="center"/>
              <w:rPr>
                <w:spacing w:val="-20"/>
              </w:rPr>
            </w:pPr>
            <w:r w:rsidRPr="008E75FA">
              <w:rPr>
                <w:iCs/>
              </w:rPr>
              <w:t>472,0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413BB1">
            <w:pPr>
              <w:jc w:val="center"/>
              <w:rPr>
                <w:spacing w:val="-20"/>
              </w:rPr>
            </w:pPr>
            <w:r w:rsidRPr="00AF19D5">
              <w:rPr>
                <w:i/>
                <w:iCs/>
              </w:rPr>
              <w:t>-</w:t>
            </w:r>
          </w:p>
        </w:tc>
      </w:tr>
      <w:tr w:rsidR="00A7382C" w:rsidRPr="00F319A8" w:rsidTr="00F10F90">
        <w:trPr>
          <w:trHeight w:val="470"/>
        </w:trPr>
        <w:tc>
          <w:tcPr>
            <w:tcW w:w="150" w:type="pct"/>
            <w:vAlign w:val="center"/>
          </w:tcPr>
          <w:p w:rsidR="00A7382C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Мероприятие</w:t>
            </w:r>
            <w:r>
              <w:rPr>
                <w:iCs/>
              </w:rPr>
              <w:t xml:space="preserve"> 15</w:t>
            </w:r>
          </w:p>
        </w:tc>
        <w:tc>
          <w:tcPr>
            <w:tcW w:w="1518" w:type="pct"/>
            <w:vAlign w:val="center"/>
          </w:tcPr>
          <w:p w:rsidR="00A7382C" w:rsidRPr="00D95537" w:rsidRDefault="00A7382C" w:rsidP="004F245E">
            <w:pPr>
              <w:ind w:firstLine="232"/>
              <w:jc w:val="both"/>
              <w:rPr>
                <w:spacing w:val="-20"/>
              </w:rPr>
            </w:pPr>
            <w:r w:rsidRPr="00D95537">
              <w:rPr>
                <w:spacing w:val="-20"/>
              </w:rPr>
              <w:t>Разработка проектной документации  на реконструкцию автодороги «Подъезд к ст. Рамзай»  на участке ПК0+00(611 км+920м) автомобильной дороги «М-5 «Урал»-ПК4+970 (здание вокзала  железнодорожной станции Рамзай Мокшанского района Пензенской области)</w:t>
            </w:r>
          </w:p>
        </w:tc>
        <w:tc>
          <w:tcPr>
            <w:tcW w:w="911" w:type="pct"/>
            <w:vAlign w:val="center"/>
          </w:tcPr>
          <w:p w:rsidR="00A7382C" w:rsidRPr="00D95537" w:rsidRDefault="00A7382C" w:rsidP="00A76F1E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Администрация</w:t>
            </w:r>
          </w:p>
          <w:p w:rsidR="00A7382C" w:rsidRPr="00D95537" w:rsidRDefault="00A7382C" w:rsidP="00A76F1E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iCs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iCs/>
              </w:rPr>
              <w:t>09</w:t>
            </w:r>
          </w:p>
        </w:tc>
        <w:tc>
          <w:tcPr>
            <w:tcW w:w="443" w:type="pct"/>
            <w:vAlign w:val="center"/>
          </w:tcPr>
          <w:p w:rsidR="00A7382C" w:rsidRPr="00D95537" w:rsidRDefault="00A7382C" w:rsidP="00413BB1">
            <w:pPr>
              <w:jc w:val="center"/>
              <w:rPr>
                <w:iCs/>
              </w:rPr>
            </w:pPr>
            <w:r w:rsidRPr="00D95537">
              <w:rPr>
                <w:iCs/>
              </w:rPr>
              <w:t>0917301</w:t>
            </w:r>
          </w:p>
        </w:tc>
        <w:tc>
          <w:tcPr>
            <w:tcW w:w="192" w:type="pct"/>
            <w:vAlign w:val="center"/>
          </w:tcPr>
          <w:p w:rsidR="00A7382C" w:rsidRPr="00D95537" w:rsidRDefault="00A7382C" w:rsidP="00413BB1">
            <w:pPr>
              <w:jc w:val="center"/>
              <w:rPr>
                <w:iCs/>
              </w:rPr>
            </w:pPr>
            <w:r w:rsidRPr="00D95537">
              <w:rPr>
                <w:iCs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D95537" w:rsidRDefault="00A7382C" w:rsidP="00413BB1">
            <w:pPr>
              <w:jc w:val="center"/>
              <w:rPr>
                <w:iCs/>
              </w:rPr>
            </w:pPr>
            <w:r w:rsidRPr="00D95537">
              <w:t>3 385,6</w:t>
            </w:r>
          </w:p>
        </w:tc>
        <w:tc>
          <w:tcPr>
            <w:tcW w:w="409" w:type="pct"/>
            <w:vAlign w:val="center"/>
          </w:tcPr>
          <w:p w:rsidR="00A7382C" w:rsidRPr="00D95537" w:rsidRDefault="00A7382C" w:rsidP="00413BB1">
            <w:pPr>
              <w:jc w:val="center"/>
              <w:rPr>
                <w:i/>
                <w:iCs/>
              </w:rPr>
            </w:pPr>
            <w:r w:rsidRPr="00D95537">
              <w:rPr>
                <w:i/>
                <w:iCs/>
              </w:rPr>
              <w:t>-</w:t>
            </w:r>
          </w:p>
        </w:tc>
      </w:tr>
      <w:tr w:rsidR="00A7382C" w:rsidRPr="00F319A8" w:rsidTr="00F10F90">
        <w:trPr>
          <w:trHeight w:val="470"/>
        </w:trPr>
        <w:tc>
          <w:tcPr>
            <w:tcW w:w="150" w:type="pct"/>
            <w:vAlign w:val="center"/>
          </w:tcPr>
          <w:p w:rsidR="00A7382C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Мероприятие</w:t>
            </w:r>
            <w:r>
              <w:rPr>
                <w:iCs/>
              </w:rPr>
              <w:t xml:space="preserve"> 16</w:t>
            </w:r>
          </w:p>
        </w:tc>
        <w:tc>
          <w:tcPr>
            <w:tcW w:w="1518" w:type="pct"/>
            <w:vAlign w:val="center"/>
          </w:tcPr>
          <w:p w:rsidR="00A7382C" w:rsidRPr="00D95537" w:rsidRDefault="00A7382C" w:rsidP="004F245E">
            <w:pPr>
              <w:ind w:firstLine="232"/>
              <w:jc w:val="both"/>
              <w:rPr>
                <w:spacing w:val="-20"/>
              </w:rPr>
            </w:pPr>
            <w:r w:rsidRPr="00D95537">
              <w:rPr>
                <w:spacing w:val="-20"/>
              </w:rPr>
              <w:t>Реконструкция автодороги «Подъезд к ст. Рамзай»  на участке ПК0+00(611 км+920м) автомобильной дороги «М-5 «Урал»-ПК4+970 (здание вокзала  железнодорожной станции Рамзай Мокшанского района Пензенской области)</w:t>
            </w:r>
          </w:p>
        </w:tc>
        <w:tc>
          <w:tcPr>
            <w:tcW w:w="911" w:type="pct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Администрация</w:t>
            </w:r>
          </w:p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iCs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iCs/>
              </w:rPr>
              <w:t>09</w:t>
            </w:r>
          </w:p>
        </w:tc>
        <w:tc>
          <w:tcPr>
            <w:tcW w:w="443" w:type="pct"/>
            <w:vAlign w:val="center"/>
          </w:tcPr>
          <w:p w:rsidR="00A7382C" w:rsidRPr="00D95537" w:rsidRDefault="00A7382C" w:rsidP="00413BB1">
            <w:pPr>
              <w:jc w:val="center"/>
              <w:rPr>
                <w:iCs/>
              </w:rPr>
            </w:pPr>
            <w:r w:rsidRPr="00D95537">
              <w:rPr>
                <w:iCs/>
              </w:rPr>
              <w:t>0917301</w:t>
            </w:r>
          </w:p>
        </w:tc>
        <w:tc>
          <w:tcPr>
            <w:tcW w:w="192" w:type="pct"/>
            <w:vAlign w:val="center"/>
          </w:tcPr>
          <w:p w:rsidR="00A7382C" w:rsidRPr="00D95537" w:rsidRDefault="00A7382C" w:rsidP="00413BB1">
            <w:pPr>
              <w:jc w:val="center"/>
              <w:rPr>
                <w:iCs/>
              </w:rPr>
            </w:pPr>
            <w:r w:rsidRPr="00D95537">
              <w:rPr>
                <w:iCs/>
              </w:rPr>
              <w:t>414</w:t>
            </w:r>
          </w:p>
        </w:tc>
        <w:tc>
          <w:tcPr>
            <w:tcW w:w="278" w:type="pct"/>
            <w:vAlign w:val="center"/>
          </w:tcPr>
          <w:p w:rsidR="00A7382C" w:rsidRPr="00D95537" w:rsidRDefault="00A7382C" w:rsidP="00413BB1">
            <w:pPr>
              <w:jc w:val="center"/>
              <w:rPr>
                <w:iCs/>
              </w:rPr>
            </w:pPr>
            <w:r w:rsidRPr="00D95537">
              <w:t>59 130,5</w:t>
            </w:r>
          </w:p>
        </w:tc>
        <w:tc>
          <w:tcPr>
            <w:tcW w:w="409" w:type="pct"/>
            <w:vAlign w:val="center"/>
          </w:tcPr>
          <w:p w:rsidR="00A7382C" w:rsidRPr="00D95537" w:rsidRDefault="00A7382C" w:rsidP="00413BB1">
            <w:pPr>
              <w:jc w:val="center"/>
              <w:rPr>
                <w:i/>
                <w:iCs/>
              </w:rPr>
            </w:pPr>
            <w:r w:rsidRPr="00D95537">
              <w:rPr>
                <w:i/>
                <w:iCs/>
              </w:rPr>
              <w:t>-</w:t>
            </w:r>
          </w:p>
        </w:tc>
      </w:tr>
      <w:tr w:rsidR="00A7382C" w:rsidRPr="00F319A8" w:rsidTr="00F10F90">
        <w:trPr>
          <w:trHeight w:val="470"/>
        </w:trPr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5B07C0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17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>Разработка  Схемы  размещения рекламы  на  территориях, прилегающих  к автомобильным дорогам федерального, регионального и местного значения , расположенным в Мокшанском  районе Пензенской области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01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13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0914616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iCs/>
              </w:rPr>
              <w:t>60,0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413BB1">
            <w:pPr>
              <w:jc w:val="center"/>
              <w:rPr>
                <w:spacing w:val="-20"/>
              </w:rPr>
            </w:pPr>
            <w:r w:rsidRPr="00AF19D5">
              <w:rPr>
                <w:i/>
                <w:iCs/>
              </w:rPr>
              <w:t>-</w:t>
            </w:r>
          </w:p>
        </w:tc>
      </w:tr>
      <w:tr w:rsidR="00A7382C" w:rsidRPr="00F319A8" w:rsidTr="00F10F90">
        <w:trPr>
          <w:trHeight w:val="470"/>
        </w:trPr>
        <w:tc>
          <w:tcPr>
            <w:tcW w:w="150" w:type="pct"/>
            <w:vAlign w:val="center"/>
          </w:tcPr>
          <w:p w:rsidR="00A7382C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5B07C0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18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>Изготовление проектной документации на ремонт моста через реку Мокша на автомобильной дороге «Подьезд к п. Ясная Поляна Мокшанского района»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0914618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-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iCs/>
              </w:rPr>
            </w:pPr>
            <w:r w:rsidRPr="00AF19D5">
              <w:rPr>
                <w:iCs/>
              </w:rPr>
              <w:t>100,0</w:t>
            </w:r>
          </w:p>
        </w:tc>
      </w:tr>
      <w:tr w:rsidR="00A7382C" w:rsidRPr="00F319A8" w:rsidTr="00F10F90">
        <w:trPr>
          <w:trHeight w:val="470"/>
        </w:trPr>
        <w:tc>
          <w:tcPr>
            <w:tcW w:w="150" w:type="pct"/>
            <w:vAlign w:val="center"/>
          </w:tcPr>
          <w:p w:rsidR="00A7382C" w:rsidRDefault="00A7382C" w:rsidP="00413BB1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5B07C0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19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rPr>
                <w:spacing w:val="-20"/>
              </w:rPr>
              <w:t xml:space="preserve">Ремонт моста через реку Мокша на автомобильной дороге «Подьезд к п. Ясная Поляна </w:t>
            </w:r>
            <w:r>
              <w:rPr>
                <w:spacing w:val="-20"/>
              </w:rPr>
              <w:t xml:space="preserve"> </w:t>
            </w:r>
            <w:r w:rsidRPr="00F665FA">
              <w:rPr>
                <w:spacing w:val="-20"/>
              </w:rPr>
              <w:t>Мокшанского района»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04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0914618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D700AE">
            <w:pPr>
              <w:jc w:val="center"/>
              <w:rPr>
                <w:iCs/>
              </w:rPr>
            </w:pPr>
            <w:r w:rsidRPr="00F319A8">
              <w:rPr>
                <w:iCs/>
              </w:rPr>
              <w:t>-</w:t>
            </w:r>
          </w:p>
        </w:tc>
        <w:tc>
          <w:tcPr>
            <w:tcW w:w="409" w:type="pct"/>
            <w:vAlign w:val="center"/>
          </w:tcPr>
          <w:p w:rsidR="00A7382C" w:rsidRPr="00AF19D5" w:rsidRDefault="00A7382C" w:rsidP="00D700AE">
            <w:pPr>
              <w:jc w:val="center"/>
              <w:rPr>
                <w:iCs/>
              </w:rPr>
            </w:pPr>
            <w:r w:rsidRPr="00AF19D5">
              <w:rPr>
                <w:iCs/>
              </w:rPr>
              <w:t>2372,5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611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Подпрограмма 2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</w:pPr>
            <w:r w:rsidRPr="00F665FA">
              <w:t>Мероприятия межмуниципального характера по охране окружающей среды в Мокшанском</w:t>
            </w:r>
          </w:p>
          <w:p w:rsidR="00A7382C" w:rsidRPr="00F665FA" w:rsidRDefault="00A7382C" w:rsidP="004F245E">
            <w:pPr>
              <w:ind w:firstLine="232"/>
              <w:jc w:val="both"/>
              <w:rPr>
                <w:iCs/>
              </w:rPr>
            </w:pPr>
            <w:r w:rsidRPr="00F665FA">
              <w:t>районе Пензенской</w:t>
            </w:r>
            <w:r>
              <w:t xml:space="preserve"> </w:t>
            </w:r>
            <w:r w:rsidRPr="00F665FA">
              <w:t>области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всего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413BB1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500,02</w:t>
            </w:r>
          </w:p>
        </w:tc>
        <w:tc>
          <w:tcPr>
            <w:tcW w:w="409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</w:tr>
      <w:tr w:rsidR="00A7382C" w:rsidRPr="00F319A8" w:rsidTr="00F10F90">
        <w:tc>
          <w:tcPr>
            <w:tcW w:w="150" w:type="pct"/>
            <w:vAlign w:val="center"/>
          </w:tcPr>
          <w:p w:rsidR="00A7382C" w:rsidRPr="00F665FA" w:rsidRDefault="00A7382C" w:rsidP="00773B9B">
            <w:pPr>
              <w:jc w:val="center"/>
              <w:rPr>
                <w:iCs/>
              </w:rPr>
            </w:pPr>
          </w:p>
        </w:tc>
        <w:tc>
          <w:tcPr>
            <w:tcW w:w="611" w:type="pct"/>
            <w:vAlign w:val="center"/>
          </w:tcPr>
          <w:p w:rsidR="00A7382C" w:rsidRPr="00F665FA" w:rsidRDefault="00A7382C" w:rsidP="00413BB1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Мероприятие 1</w:t>
            </w:r>
          </w:p>
        </w:tc>
        <w:tc>
          <w:tcPr>
            <w:tcW w:w="1518" w:type="pct"/>
            <w:vAlign w:val="center"/>
          </w:tcPr>
          <w:p w:rsidR="00A7382C" w:rsidRPr="00F665FA" w:rsidRDefault="00A7382C" w:rsidP="004F245E">
            <w:pPr>
              <w:ind w:firstLine="232"/>
              <w:jc w:val="both"/>
              <w:rPr>
                <w:b/>
                <w:bCs/>
                <w:iCs/>
                <w:spacing w:val="-20"/>
              </w:rPr>
            </w:pPr>
            <w:r w:rsidRPr="00F665FA">
              <w:rPr>
                <w:spacing w:val="-20"/>
              </w:rPr>
              <w:t>Содержание территории Полигона ТБО в рабочем поселке Мокшан Мокшанского района Пензенской области,  в том числе:</w:t>
            </w:r>
            <w:r>
              <w:rPr>
                <w:spacing w:val="-20"/>
              </w:rPr>
              <w:t xml:space="preserve"> </w:t>
            </w:r>
            <w:r w:rsidRPr="00F665FA">
              <w:rPr>
                <w:spacing w:val="-20"/>
              </w:rPr>
              <w:t>устройство ограждения, установка мусороперерабатывающего комплекса, приобретение спецтехники</w:t>
            </w:r>
          </w:p>
        </w:tc>
        <w:tc>
          <w:tcPr>
            <w:tcW w:w="911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86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901</w:t>
            </w:r>
          </w:p>
        </w:tc>
        <w:tc>
          <w:tcPr>
            <w:tcW w:w="150" w:type="pct"/>
            <w:vAlign w:val="center"/>
          </w:tcPr>
          <w:p w:rsidR="00A7382C" w:rsidRPr="00F319A8" w:rsidRDefault="00A7382C" w:rsidP="00413BB1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05</w:t>
            </w:r>
          </w:p>
        </w:tc>
        <w:tc>
          <w:tcPr>
            <w:tcW w:w="15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03</w:t>
            </w:r>
          </w:p>
        </w:tc>
        <w:tc>
          <w:tcPr>
            <w:tcW w:w="443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092 6124</w:t>
            </w:r>
          </w:p>
        </w:tc>
        <w:tc>
          <w:tcPr>
            <w:tcW w:w="192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244</w:t>
            </w:r>
          </w:p>
        </w:tc>
        <w:tc>
          <w:tcPr>
            <w:tcW w:w="278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500,02</w:t>
            </w:r>
          </w:p>
        </w:tc>
        <w:tc>
          <w:tcPr>
            <w:tcW w:w="409" w:type="pct"/>
            <w:vAlign w:val="center"/>
          </w:tcPr>
          <w:p w:rsidR="00A7382C" w:rsidRPr="00F319A8" w:rsidRDefault="00A7382C" w:rsidP="00413BB1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</w:tr>
    </w:tbl>
    <w:p w:rsidR="00A7382C" w:rsidRDefault="00A7382C" w:rsidP="008D5156">
      <w:pPr>
        <w:rPr>
          <w:i/>
          <w:iCs/>
        </w:rPr>
      </w:pPr>
    </w:p>
    <w:p w:rsidR="00A7382C" w:rsidRDefault="00A7382C" w:rsidP="008D5156">
      <w:pPr>
        <w:rPr>
          <w:i/>
          <w:iCs/>
        </w:rPr>
        <w:sectPr w:rsidR="00A7382C" w:rsidSect="00642B76">
          <w:pgSz w:w="16838" w:h="11906" w:orient="landscape"/>
          <w:pgMar w:top="993" w:right="902" w:bottom="709" w:left="1134" w:header="720" w:footer="720" w:gutter="0"/>
          <w:cols w:space="720"/>
          <w:noEndnote/>
        </w:sectPr>
      </w:pPr>
    </w:p>
    <w:p w:rsidR="00A7382C" w:rsidRPr="00F319A8" w:rsidRDefault="00A7382C" w:rsidP="002D3F49">
      <w:pPr>
        <w:jc w:val="right"/>
      </w:pPr>
      <w:r w:rsidRPr="00F319A8">
        <w:t xml:space="preserve">Приложение № </w:t>
      </w:r>
      <w:r>
        <w:t>6</w:t>
      </w:r>
    </w:p>
    <w:p w:rsidR="00A7382C" w:rsidRPr="00F319A8" w:rsidRDefault="00A7382C" w:rsidP="002D3F49">
      <w:pPr>
        <w:jc w:val="right"/>
      </w:pPr>
      <w:r w:rsidRPr="00F319A8">
        <w:t xml:space="preserve">к муниципальной программе </w:t>
      </w:r>
    </w:p>
    <w:p w:rsidR="00A7382C" w:rsidRPr="00F319A8" w:rsidRDefault="00A7382C" w:rsidP="002D3F49">
      <w:pPr>
        <w:jc w:val="right"/>
      </w:pPr>
      <w:r w:rsidRPr="00F319A8">
        <w:t xml:space="preserve">  «Модернизация и реформирование </w:t>
      </w:r>
    </w:p>
    <w:p w:rsidR="00A7382C" w:rsidRPr="00F319A8" w:rsidRDefault="00A7382C" w:rsidP="002D3F49">
      <w:pPr>
        <w:jc w:val="right"/>
      </w:pPr>
      <w:r w:rsidRPr="00F319A8">
        <w:t>систем жизнеобеспечения и объектов</w:t>
      </w:r>
    </w:p>
    <w:p w:rsidR="00A7382C" w:rsidRPr="00F319A8" w:rsidRDefault="00A7382C" w:rsidP="002D3F49">
      <w:pPr>
        <w:jc w:val="right"/>
      </w:pPr>
      <w:r w:rsidRPr="00F319A8">
        <w:t xml:space="preserve"> коммунальной инфраструктуры в </w:t>
      </w:r>
    </w:p>
    <w:p w:rsidR="00A7382C" w:rsidRPr="00F319A8" w:rsidRDefault="00A7382C" w:rsidP="002D3F49">
      <w:pPr>
        <w:jc w:val="right"/>
      </w:pPr>
      <w:r w:rsidRPr="00F319A8">
        <w:t xml:space="preserve">Мокшанском районе Пензенской </w:t>
      </w:r>
    </w:p>
    <w:p w:rsidR="00A7382C" w:rsidRPr="00F319A8" w:rsidRDefault="00A7382C" w:rsidP="002D3F49">
      <w:pPr>
        <w:jc w:val="right"/>
      </w:pPr>
      <w:r w:rsidRPr="00F319A8">
        <w:t>области на 2014-2017  годы»</w:t>
      </w:r>
    </w:p>
    <w:p w:rsidR="00A7382C" w:rsidRPr="00F319A8" w:rsidRDefault="00A7382C" w:rsidP="002D3F49">
      <w:pPr>
        <w:jc w:val="center"/>
        <w:rPr>
          <w:i/>
          <w:iCs/>
        </w:rPr>
      </w:pPr>
    </w:p>
    <w:p w:rsidR="00A7382C" w:rsidRPr="00F319A8" w:rsidRDefault="00A7382C" w:rsidP="002D3F49">
      <w:pPr>
        <w:jc w:val="center"/>
        <w:rPr>
          <w:b/>
          <w:bCs/>
        </w:rPr>
      </w:pPr>
      <w:r w:rsidRPr="00F319A8">
        <w:rPr>
          <w:b/>
          <w:bCs/>
        </w:rPr>
        <w:t xml:space="preserve">РЕСУРСНОЕ  ОБЕСПЕЧЕНИЕ </w:t>
      </w:r>
    </w:p>
    <w:p w:rsidR="00A7382C" w:rsidRPr="00F319A8" w:rsidRDefault="00A7382C" w:rsidP="002D3F49">
      <w:pPr>
        <w:jc w:val="center"/>
        <w:rPr>
          <w:b/>
          <w:bCs/>
        </w:rPr>
      </w:pPr>
      <w:r w:rsidRPr="00F319A8">
        <w:rPr>
          <w:b/>
          <w:bCs/>
        </w:rPr>
        <w:t xml:space="preserve">реализации муниципальной программы Мокшанского района </w:t>
      </w:r>
    </w:p>
    <w:p w:rsidR="00A7382C" w:rsidRPr="00F319A8" w:rsidRDefault="00A7382C" w:rsidP="002D3F49">
      <w:pPr>
        <w:tabs>
          <w:tab w:val="center" w:pos="5037"/>
          <w:tab w:val="right" w:pos="9355"/>
        </w:tabs>
        <w:jc w:val="center"/>
        <w:rPr>
          <w:b/>
          <w:bCs/>
        </w:rPr>
      </w:pPr>
      <w:r w:rsidRPr="00F319A8">
        <w:rPr>
          <w:b/>
          <w:bCs/>
        </w:rPr>
        <w:t xml:space="preserve">  </w:t>
      </w:r>
      <w:r w:rsidRPr="00F319A8">
        <w:rPr>
          <w:b/>
        </w:rPr>
        <w:t>«</w:t>
      </w:r>
      <w:r w:rsidRPr="00F319A8">
        <w:rPr>
          <w:b/>
          <w:bCs/>
        </w:rPr>
        <w:t xml:space="preserve">Модернизация и реформирование систем жизнеобеспечения и объектов коммунальной инфраструктуры в Мокшанском районе Пензенской области </w:t>
      </w:r>
    </w:p>
    <w:p w:rsidR="00A7382C" w:rsidRPr="00D95537" w:rsidRDefault="00A7382C" w:rsidP="007E11BB">
      <w:pPr>
        <w:tabs>
          <w:tab w:val="center" w:pos="5037"/>
          <w:tab w:val="right" w:pos="9355"/>
        </w:tabs>
        <w:jc w:val="center"/>
        <w:rPr>
          <w:b/>
          <w:bCs/>
        </w:rPr>
      </w:pPr>
      <w:r w:rsidRPr="00D95537">
        <w:rPr>
          <w:b/>
          <w:bCs/>
        </w:rPr>
        <w:t>на 2014-20</w:t>
      </w:r>
      <w:r>
        <w:rPr>
          <w:b/>
          <w:bCs/>
        </w:rPr>
        <w:t>20</w:t>
      </w:r>
      <w:r w:rsidRPr="00D95537">
        <w:rPr>
          <w:b/>
          <w:bCs/>
        </w:rPr>
        <w:t xml:space="preserve"> годы» за счет средств бюджета Мокшанского района</w:t>
      </w:r>
    </w:p>
    <w:p w:rsidR="00A7382C" w:rsidRPr="00F319A8" w:rsidRDefault="00A7382C" w:rsidP="007E11BB">
      <w:pPr>
        <w:tabs>
          <w:tab w:val="center" w:pos="5037"/>
          <w:tab w:val="right" w:pos="9355"/>
        </w:tabs>
        <w:jc w:val="center"/>
        <w:rPr>
          <w:i/>
          <w:iCs/>
        </w:rPr>
      </w:pPr>
      <w:r w:rsidRPr="00D95537">
        <w:rPr>
          <w:b/>
          <w:bCs/>
        </w:rPr>
        <w:t xml:space="preserve"> на 2016 – 20</w:t>
      </w:r>
      <w:r>
        <w:rPr>
          <w:b/>
          <w:bCs/>
        </w:rPr>
        <w:t xml:space="preserve">17 </w:t>
      </w:r>
      <w:r w:rsidRPr="00D95537">
        <w:rPr>
          <w:b/>
          <w:bCs/>
        </w:rPr>
        <w:t>годы</w:t>
      </w:r>
    </w:p>
    <w:p w:rsidR="00A7382C" w:rsidRPr="004F245E" w:rsidRDefault="00A7382C" w:rsidP="002D3F49">
      <w:pPr>
        <w:rPr>
          <w:i/>
          <w:iCs/>
          <w:sz w:val="16"/>
          <w:szCs w:val="16"/>
        </w:rPr>
      </w:pPr>
    </w:p>
    <w:tbl>
      <w:tblPr>
        <w:tblW w:w="15781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6"/>
        <w:gridCol w:w="1758"/>
        <w:gridCol w:w="5649"/>
        <w:gridCol w:w="1835"/>
        <w:gridCol w:w="516"/>
        <w:gridCol w:w="416"/>
        <w:gridCol w:w="421"/>
        <w:gridCol w:w="824"/>
        <w:gridCol w:w="516"/>
        <w:gridCol w:w="676"/>
        <w:gridCol w:w="676"/>
        <w:gridCol w:w="676"/>
        <w:gridCol w:w="676"/>
        <w:gridCol w:w="676"/>
      </w:tblGrid>
      <w:tr w:rsidR="00A7382C" w:rsidRPr="00F319A8" w:rsidTr="004F245E">
        <w:tc>
          <w:tcPr>
            <w:tcW w:w="0" w:type="auto"/>
            <w:gridSpan w:val="3"/>
            <w:vAlign w:val="center"/>
          </w:tcPr>
          <w:p w:rsidR="00A7382C" w:rsidRPr="00F665FA" w:rsidRDefault="00A7382C" w:rsidP="004A34D2">
            <w:pPr>
              <w:ind w:firstLine="34"/>
              <w:jc w:val="center"/>
            </w:pPr>
            <w:r w:rsidRPr="00F665FA">
              <w:t>Ответственный исполнитель</w:t>
            </w:r>
          </w:p>
          <w:p w:rsidR="00A7382C" w:rsidRPr="00F665FA" w:rsidRDefault="00A7382C" w:rsidP="004A34D2">
            <w:pPr>
              <w:ind w:firstLine="34"/>
              <w:jc w:val="center"/>
            </w:pPr>
            <w:r w:rsidRPr="00F665FA">
              <w:t>муниципальной программы</w:t>
            </w:r>
          </w:p>
        </w:tc>
        <w:tc>
          <w:tcPr>
            <w:tcW w:w="7908" w:type="dxa"/>
            <w:gridSpan w:val="11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Администрация Мокшанского района</w:t>
            </w:r>
          </w:p>
          <w:p w:rsidR="00A7382C" w:rsidRPr="00F319A8" w:rsidRDefault="00A7382C" w:rsidP="004A34D2">
            <w:pPr>
              <w:jc w:val="center"/>
            </w:pPr>
            <w:r w:rsidRPr="00F319A8">
              <w:t>(отдел муниципального хозяйства</w:t>
            </w:r>
            <w:r>
              <w:t>,</w:t>
            </w:r>
            <w:r w:rsidRPr="00F319A8">
              <w:t xml:space="preserve"> строительства</w:t>
            </w:r>
            <w:r>
              <w:t xml:space="preserve"> и</w:t>
            </w:r>
            <w:r w:rsidRPr="00F319A8">
              <w:t xml:space="preserve"> архитектуры)</w:t>
            </w:r>
          </w:p>
        </w:tc>
      </w:tr>
      <w:tr w:rsidR="00A7382C" w:rsidRPr="00F319A8" w:rsidTr="004F245E">
        <w:tc>
          <w:tcPr>
            <w:tcW w:w="0" w:type="auto"/>
            <w:vMerge w:val="restart"/>
            <w:vAlign w:val="center"/>
          </w:tcPr>
          <w:p w:rsidR="00A7382C" w:rsidRPr="00F665FA" w:rsidRDefault="00A7382C" w:rsidP="004A34D2">
            <w:pPr>
              <w:ind w:left="-108" w:right="-108"/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№</w:t>
            </w:r>
          </w:p>
          <w:p w:rsidR="00A7382C" w:rsidRPr="00F665FA" w:rsidRDefault="00A7382C" w:rsidP="004A34D2">
            <w:pPr>
              <w:ind w:left="-108" w:right="-108"/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п/п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665FA" w:rsidRDefault="00A7382C" w:rsidP="004A34D2">
            <w:pPr>
              <w:ind w:left="34" w:right="-55"/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Статус</w:t>
            </w:r>
          </w:p>
        </w:tc>
        <w:tc>
          <w:tcPr>
            <w:tcW w:w="0" w:type="auto"/>
            <w:vMerge w:val="restart"/>
            <w:vAlign w:val="center"/>
          </w:tcPr>
          <w:p w:rsidR="00A7382C" w:rsidRDefault="00A7382C" w:rsidP="004A34D2">
            <w:pPr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 xml:space="preserve">Наименование муниципальной программы, </w:t>
            </w:r>
          </w:p>
          <w:p w:rsidR="00A7382C" w:rsidRPr="00F665FA" w:rsidRDefault="00A7382C" w:rsidP="004A34D2">
            <w:pPr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подпрограммы,</w:t>
            </w:r>
          </w:p>
          <w:p w:rsidR="00A7382C" w:rsidRPr="00F665FA" w:rsidRDefault="00A7382C" w:rsidP="004A34D2">
            <w:pPr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основного мероприятия</w:t>
            </w:r>
          </w:p>
        </w:tc>
        <w:tc>
          <w:tcPr>
            <w:tcW w:w="1835" w:type="dxa"/>
            <w:vMerge w:val="restart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Ответственный исполнитель, соисполнитель,</w:t>
            </w:r>
          </w:p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подпрограммы,</w:t>
            </w:r>
          </w:p>
        </w:tc>
        <w:tc>
          <w:tcPr>
            <w:tcW w:w="0" w:type="auto"/>
            <w:gridSpan w:val="5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Код бюджетной</w:t>
            </w:r>
          </w:p>
          <w:p w:rsidR="00A7382C" w:rsidRPr="00F319A8" w:rsidRDefault="00A7382C" w:rsidP="009E1EED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классификации</w:t>
            </w:r>
          </w:p>
        </w:tc>
        <w:tc>
          <w:tcPr>
            <w:tcW w:w="0" w:type="auto"/>
            <w:gridSpan w:val="5"/>
            <w:vAlign w:val="center"/>
          </w:tcPr>
          <w:p w:rsidR="00A7382C" w:rsidRDefault="00A7382C" w:rsidP="004A34D2">
            <w:pPr>
              <w:jc w:val="center"/>
            </w:pPr>
            <w:r w:rsidRPr="00F319A8">
              <w:t xml:space="preserve">Расходы бюджета Мокшанского </w:t>
            </w:r>
          </w:p>
          <w:p w:rsidR="00A7382C" w:rsidRPr="00F319A8" w:rsidRDefault="00A7382C" w:rsidP="004A34D2">
            <w:pPr>
              <w:jc w:val="center"/>
            </w:pPr>
            <w:r w:rsidRPr="00F319A8">
              <w:t>района, тыс. рублей</w:t>
            </w:r>
          </w:p>
        </w:tc>
      </w:tr>
      <w:tr w:rsidR="00A7382C" w:rsidRPr="00F319A8" w:rsidTr="004F245E">
        <w:tc>
          <w:tcPr>
            <w:tcW w:w="0" w:type="auto"/>
            <w:vMerge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</w:p>
        </w:tc>
        <w:tc>
          <w:tcPr>
            <w:tcW w:w="1835" w:type="dxa"/>
            <w:vMerge/>
            <w:vAlign w:val="center"/>
          </w:tcPr>
          <w:p w:rsidR="00A7382C" w:rsidRPr="00F319A8" w:rsidRDefault="00A7382C" w:rsidP="004A34D2">
            <w:pPr>
              <w:jc w:val="center"/>
              <w:rPr>
                <w:i/>
                <w:iCs/>
              </w:rPr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ГР</w:t>
            </w:r>
          </w:p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БС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Рз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Пр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ЦС</w:t>
            </w:r>
            <w:r>
              <w:rPr>
                <w:spacing w:val="-20"/>
              </w:rPr>
              <w:t>Р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ВР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2016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2017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2018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2019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2020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1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A34D2">
            <w:pPr>
              <w:ind w:left="34"/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2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spacing w:val="-20"/>
              </w:rPr>
            </w:pPr>
            <w:r w:rsidRPr="00F665FA">
              <w:rPr>
                <w:spacing w:val="-20"/>
              </w:rPr>
              <w:t>3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4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5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6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7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8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9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11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12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13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14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</w:p>
        </w:tc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Муниципальная программа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F245E">
            <w:pPr>
              <w:ind w:firstLine="176"/>
              <w:jc w:val="both"/>
              <w:rPr>
                <w:iCs/>
              </w:rPr>
            </w:pPr>
            <w:r w:rsidRPr="00B553AC">
              <w:rPr>
                <w:bCs/>
              </w:rPr>
              <w:t>Модернизация и реформирование систем жизнеобеспечения и объектов коммунальной инфраструктуры в Мокшанском районе Пензенской области на 2014-20</w:t>
            </w:r>
            <w:r>
              <w:rPr>
                <w:bCs/>
              </w:rPr>
              <w:t>20</w:t>
            </w:r>
            <w:r w:rsidRPr="00B553AC">
              <w:rPr>
                <w:bCs/>
              </w:rPr>
              <w:t xml:space="preserve"> годы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всего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CA5060">
            <w:pPr>
              <w:ind w:right="-108"/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6 488,0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ind w:right="-108"/>
              <w:jc w:val="center"/>
              <w:rPr>
                <w:spacing w:val="-20"/>
              </w:rPr>
            </w:pPr>
            <w:r w:rsidRPr="00AE2FF0">
              <w:rPr>
                <w:spacing w:val="-20"/>
              </w:rPr>
              <w:t>3 132,0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ind w:right="-108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 xml:space="preserve">6 </w:t>
            </w:r>
            <w:r>
              <w:rPr>
                <w:color w:val="FF0000"/>
                <w:spacing w:val="-20"/>
              </w:rPr>
              <w:t>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ind w:right="-108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 xml:space="preserve">6 </w:t>
            </w:r>
            <w:r>
              <w:rPr>
                <w:color w:val="FF0000"/>
                <w:spacing w:val="-20"/>
              </w:rPr>
              <w:t>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ind w:right="-108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 xml:space="preserve">6 </w:t>
            </w:r>
            <w:r>
              <w:rPr>
                <w:color w:val="FF0000"/>
                <w:spacing w:val="-20"/>
              </w:rPr>
              <w:t>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Подпрограмма 1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F245E">
            <w:pPr>
              <w:ind w:firstLine="176"/>
              <w:jc w:val="both"/>
            </w:pPr>
            <w:r w:rsidRPr="00F665FA">
              <w:t>Модернизация систем жизнеобеспечения населения и  объектов коммунальной инфраструктуры в Мокшанском районе Пензенской области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всего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CA5060">
            <w:pPr>
              <w:ind w:right="-108"/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6 488,0</w:t>
            </w:r>
          </w:p>
        </w:tc>
        <w:tc>
          <w:tcPr>
            <w:tcW w:w="0" w:type="auto"/>
            <w:vAlign w:val="center"/>
          </w:tcPr>
          <w:p w:rsidR="00A7382C" w:rsidRPr="009D7758" w:rsidRDefault="00A7382C" w:rsidP="004A34D2">
            <w:pPr>
              <w:ind w:right="-108"/>
              <w:jc w:val="center"/>
              <w:rPr>
                <w:spacing w:val="-20"/>
              </w:rPr>
            </w:pPr>
            <w:r w:rsidRPr="009D7758">
              <w:rPr>
                <w:spacing w:val="-20"/>
              </w:rPr>
              <w:t>3 132,0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ind w:right="-108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 xml:space="preserve">6 </w:t>
            </w:r>
            <w:r>
              <w:rPr>
                <w:color w:val="FF0000"/>
                <w:spacing w:val="-20"/>
              </w:rPr>
              <w:t>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ind w:right="-108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 xml:space="preserve">6 </w:t>
            </w:r>
            <w:r>
              <w:rPr>
                <w:color w:val="FF0000"/>
                <w:spacing w:val="-20"/>
              </w:rPr>
              <w:t>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ind w:right="-108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 xml:space="preserve">6 </w:t>
            </w:r>
            <w:r>
              <w:rPr>
                <w:color w:val="FF0000"/>
                <w:spacing w:val="-20"/>
              </w:rPr>
              <w:t>044</w:t>
            </w:r>
            <w:r w:rsidRPr="009E1EED">
              <w:rPr>
                <w:color w:val="FF0000"/>
                <w:spacing w:val="-20"/>
              </w:rPr>
              <w:t>,0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  <w:r>
              <w:rPr>
                <w:iCs/>
              </w:rPr>
              <w:t>1.1</w:t>
            </w:r>
          </w:p>
        </w:tc>
        <w:tc>
          <w:tcPr>
            <w:tcW w:w="0" w:type="auto"/>
            <w:vAlign w:val="center"/>
          </w:tcPr>
          <w:p w:rsidR="00A7382C" w:rsidRDefault="00A7382C" w:rsidP="004A34D2">
            <w:pPr>
              <w:jc w:val="center"/>
            </w:pPr>
            <w:r>
              <w:t>Основное</w:t>
            </w:r>
          </w:p>
          <w:p w:rsidR="00A7382C" w:rsidRPr="00F319A8" w:rsidRDefault="00A7382C" w:rsidP="004A34D2">
            <w:pPr>
              <w:jc w:val="center"/>
            </w:pPr>
            <w:r>
              <w:t>мероприятие 1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4F245E">
            <w:pPr>
              <w:ind w:firstLine="176"/>
              <w:jc w:val="both"/>
            </w:pPr>
            <w:r w:rsidRPr="00D95537">
              <w:rPr>
                <w:lang w:eastAsia="en-US"/>
              </w:rPr>
              <w:t>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всего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514,0</w:t>
            </w:r>
          </w:p>
        </w:tc>
        <w:tc>
          <w:tcPr>
            <w:tcW w:w="0" w:type="auto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70,0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>
              <w:rPr>
                <w:color w:val="FF0000"/>
                <w:spacing w:val="-20"/>
              </w:rPr>
              <w:t>70,</w:t>
            </w:r>
            <w:r w:rsidRPr="009E1EED">
              <w:rPr>
                <w:color w:val="FF0000"/>
                <w:spacing w:val="-20"/>
              </w:rPr>
              <w:t>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>
              <w:rPr>
                <w:color w:val="FF0000"/>
                <w:spacing w:val="-20"/>
              </w:rPr>
              <w:t>70</w:t>
            </w:r>
            <w:r w:rsidRPr="009E1EED">
              <w:rPr>
                <w:color w:val="FF0000"/>
                <w:spacing w:val="-20"/>
              </w:rPr>
              <w:t>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>
              <w:rPr>
                <w:color w:val="FF0000"/>
                <w:spacing w:val="-20"/>
              </w:rPr>
              <w:t>70</w:t>
            </w:r>
            <w:r w:rsidRPr="009E1EED">
              <w:rPr>
                <w:color w:val="FF0000"/>
                <w:spacing w:val="-20"/>
              </w:rPr>
              <w:t>,0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</w:p>
        </w:tc>
        <w:tc>
          <w:tcPr>
            <w:tcW w:w="0" w:type="auto"/>
            <w:vAlign w:val="center"/>
          </w:tcPr>
          <w:p w:rsidR="00A7382C" w:rsidRPr="00F665FA" w:rsidRDefault="00A7382C" w:rsidP="00997F9E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1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F245E">
            <w:pPr>
              <w:ind w:firstLine="176"/>
              <w:jc w:val="both"/>
              <w:rPr>
                <w:iCs/>
              </w:rPr>
            </w:pPr>
            <w:r w:rsidRPr="00F665FA">
              <w:rPr>
                <w:spacing w:val="-20"/>
              </w:rPr>
              <w:t>Проведение мероприятий по содержанию объектов газоснабжения, находящихся в собственности Мокшанского района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0" w:type="auto"/>
            <w:vAlign w:val="center"/>
          </w:tcPr>
          <w:p w:rsidR="00A7382C" w:rsidRPr="00530E68" w:rsidRDefault="00A7382C" w:rsidP="004A34D2">
            <w:pPr>
              <w:jc w:val="center"/>
            </w:pPr>
            <w:r w:rsidRPr="00530E68">
              <w:t>901</w:t>
            </w:r>
          </w:p>
        </w:tc>
        <w:tc>
          <w:tcPr>
            <w:tcW w:w="0" w:type="auto"/>
            <w:vAlign w:val="center"/>
          </w:tcPr>
          <w:p w:rsidR="00A7382C" w:rsidRPr="00530E68" w:rsidRDefault="00A7382C" w:rsidP="004A34D2">
            <w:pPr>
              <w:jc w:val="center"/>
            </w:pPr>
            <w:r w:rsidRPr="00530E68">
              <w:t>05</w:t>
            </w:r>
          </w:p>
        </w:tc>
        <w:tc>
          <w:tcPr>
            <w:tcW w:w="0" w:type="auto"/>
            <w:vAlign w:val="center"/>
          </w:tcPr>
          <w:p w:rsidR="00A7382C" w:rsidRPr="00530E68" w:rsidRDefault="00A7382C" w:rsidP="004A34D2">
            <w:pPr>
              <w:jc w:val="center"/>
            </w:pPr>
            <w:r w:rsidRPr="00530E68">
              <w:t>02</w:t>
            </w:r>
          </w:p>
        </w:tc>
        <w:tc>
          <w:tcPr>
            <w:tcW w:w="0" w:type="auto"/>
            <w:vAlign w:val="center"/>
          </w:tcPr>
          <w:p w:rsidR="00A7382C" w:rsidRPr="00530E68" w:rsidRDefault="00A7382C" w:rsidP="004A34D2">
            <w:pPr>
              <w:jc w:val="center"/>
            </w:pPr>
            <w:r w:rsidRPr="00530E68">
              <w:t>09 1 01 61220</w:t>
            </w:r>
          </w:p>
        </w:tc>
        <w:tc>
          <w:tcPr>
            <w:tcW w:w="0" w:type="auto"/>
            <w:vAlign w:val="center"/>
          </w:tcPr>
          <w:p w:rsidR="00A7382C" w:rsidRPr="00530E68" w:rsidRDefault="00A7382C" w:rsidP="004A34D2">
            <w:pPr>
              <w:jc w:val="center"/>
            </w:pPr>
            <w:r w:rsidRPr="00530E68">
              <w:t>244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4A34D2">
            <w:pPr>
              <w:jc w:val="center"/>
              <w:rPr>
                <w:spacing w:val="-20"/>
              </w:rPr>
            </w:pPr>
            <w:r w:rsidRPr="009E1EED">
              <w:rPr>
                <w:spacing w:val="-20"/>
              </w:rPr>
              <w:t>70,0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70,0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70,0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70,0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70,0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Default="00A7382C" w:rsidP="004A34D2">
            <w:pPr>
              <w:jc w:val="center"/>
              <w:rPr>
                <w:iCs/>
              </w:rPr>
            </w:pPr>
          </w:p>
        </w:tc>
        <w:tc>
          <w:tcPr>
            <w:tcW w:w="0" w:type="auto"/>
            <w:vAlign w:val="center"/>
          </w:tcPr>
          <w:p w:rsidR="00A7382C" w:rsidRPr="00F665FA" w:rsidRDefault="00A7382C" w:rsidP="00997F9E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2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F245E">
            <w:pPr>
              <w:spacing w:line="200" w:lineRule="exact"/>
              <w:ind w:firstLine="176"/>
              <w:jc w:val="both"/>
            </w:pPr>
            <w:r w:rsidRPr="00F665FA">
              <w:t>Инвентаризация</w:t>
            </w:r>
            <w:r>
              <w:t xml:space="preserve"> </w:t>
            </w:r>
            <w:r w:rsidRPr="00F665FA">
              <w:t>бесхозяйных</w:t>
            </w:r>
          </w:p>
          <w:p w:rsidR="00A7382C" w:rsidRPr="00F665FA" w:rsidRDefault="00A7382C" w:rsidP="004F245E">
            <w:pPr>
              <w:spacing w:line="200" w:lineRule="exact"/>
              <w:ind w:firstLine="176"/>
              <w:jc w:val="both"/>
            </w:pPr>
            <w:r w:rsidRPr="00F665FA">
              <w:t>газовых сетей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 xml:space="preserve">Мокшанского </w:t>
            </w:r>
            <w:r>
              <w:rPr>
                <w:spacing w:val="-20"/>
              </w:rPr>
              <w:t xml:space="preserve"> </w:t>
            </w:r>
            <w:r w:rsidRPr="00F319A8">
              <w:rPr>
                <w:spacing w:val="-20"/>
              </w:rPr>
              <w:t>района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iCs/>
              </w:rPr>
            </w:pPr>
            <w:r>
              <w:rPr>
                <w:iCs/>
              </w:rPr>
              <w:t>901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iCs/>
              </w:rPr>
            </w:pPr>
            <w:r>
              <w:rPr>
                <w:iCs/>
              </w:rPr>
              <w:t>05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iCs/>
              </w:rPr>
            </w:pPr>
            <w:r>
              <w:rPr>
                <w:iCs/>
              </w:rPr>
              <w:t>02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iCs/>
              </w:rPr>
            </w:pPr>
            <w:r>
              <w:rPr>
                <w:iCs/>
              </w:rPr>
              <w:t>091 01 61220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iCs/>
              </w:rPr>
            </w:pPr>
            <w:r>
              <w:rPr>
                <w:iCs/>
              </w:rPr>
              <w:t>244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4A34D2">
            <w:pPr>
              <w:jc w:val="center"/>
              <w:rPr>
                <w:iCs/>
              </w:rPr>
            </w:pPr>
            <w:r w:rsidRPr="009E1EED">
              <w:rPr>
                <w:iCs/>
              </w:rPr>
              <w:t>444,0</w:t>
            </w:r>
          </w:p>
        </w:tc>
        <w:tc>
          <w:tcPr>
            <w:tcW w:w="0" w:type="auto"/>
            <w:vAlign w:val="center"/>
          </w:tcPr>
          <w:p w:rsidR="00A7382C" w:rsidRPr="001B37E9" w:rsidRDefault="00A7382C" w:rsidP="004A34D2">
            <w:pPr>
              <w:jc w:val="center"/>
              <w:rPr>
                <w:i/>
                <w:iCs/>
              </w:rPr>
            </w:pPr>
            <w:r w:rsidRPr="001B37E9">
              <w:rPr>
                <w:i/>
                <w:iCs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iCs/>
                <w:color w:val="FF0000"/>
              </w:rPr>
            </w:pPr>
            <w:r w:rsidRPr="009E1EED">
              <w:rPr>
                <w:iCs/>
                <w:color w:val="FF0000"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iCs/>
                <w:color w:val="FF0000"/>
              </w:rPr>
            </w:pPr>
            <w:r w:rsidRPr="009E1EED">
              <w:rPr>
                <w:iCs/>
                <w:color w:val="FF0000"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iCs/>
                <w:color w:val="FF0000"/>
              </w:rPr>
            </w:pPr>
            <w:r w:rsidRPr="009E1EED">
              <w:rPr>
                <w:iCs/>
                <w:color w:val="FF0000"/>
              </w:rPr>
              <w:t>-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Default="00A7382C" w:rsidP="004A34D2">
            <w:pPr>
              <w:jc w:val="center"/>
              <w:rPr>
                <w:iCs/>
              </w:rPr>
            </w:pPr>
            <w:r>
              <w:rPr>
                <w:iCs/>
              </w:rPr>
              <w:t>1.2</w:t>
            </w:r>
          </w:p>
        </w:tc>
        <w:tc>
          <w:tcPr>
            <w:tcW w:w="0" w:type="auto"/>
            <w:vAlign w:val="center"/>
          </w:tcPr>
          <w:p w:rsidR="00A7382C" w:rsidRDefault="00A7382C" w:rsidP="004A34D2">
            <w:pPr>
              <w:jc w:val="center"/>
            </w:pPr>
            <w:r>
              <w:t>Основное</w:t>
            </w:r>
          </w:p>
          <w:p w:rsidR="00A7382C" w:rsidRPr="00F319A8" w:rsidRDefault="00A7382C" w:rsidP="004A34D2">
            <w:pPr>
              <w:jc w:val="center"/>
            </w:pPr>
            <w:r>
              <w:t>мероприятие 2</w:t>
            </w:r>
          </w:p>
        </w:tc>
        <w:tc>
          <w:tcPr>
            <w:tcW w:w="0" w:type="auto"/>
            <w:vAlign w:val="center"/>
          </w:tcPr>
          <w:p w:rsidR="00A7382C" w:rsidRPr="00F7334F" w:rsidRDefault="00A7382C" w:rsidP="004F245E">
            <w:pPr>
              <w:ind w:firstLine="176"/>
              <w:jc w:val="both"/>
            </w:pPr>
            <w:r w:rsidRPr="00F319A8">
              <w:t>Повышение качества транспортного обслуживания населения Мокшанского района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всего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810,0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Default="00A7382C" w:rsidP="004A34D2">
            <w:pPr>
              <w:jc w:val="center"/>
              <w:rPr>
                <w:iCs/>
              </w:rPr>
            </w:pPr>
          </w:p>
        </w:tc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  <w:r w:rsidRPr="00F665FA">
              <w:rPr>
                <w:iCs/>
              </w:rPr>
              <w:t xml:space="preserve">Мероприятие </w:t>
            </w:r>
            <w:r>
              <w:rPr>
                <w:iCs/>
              </w:rPr>
              <w:t>1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F245E">
            <w:pPr>
              <w:ind w:firstLine="176"/>
              <w:jc w:val="both"/>
              <w:rPr>
                <w:spacing w:val="-20"/>
              </w:rPr>
            </w:pPr>
            <w:r w:rsidRPr="00F665FA">
              <w:rPr>
                <w:spacing w:val="-20"/>
              </w:rPr>
              <w:t>Проведение мероприятий по обеспечению договоров</w:t>
            </w:r>
          </w:p>
          <w:p w:rsidR="00A7382C" w:rsidRPr="00F665FA" w:rsidRDefault="00A7382C" w:rsidP="004F245E">
            <w:pPr>
              <w:ind w:firstLine="176"/>
              <w:jc w:val="both"/>
              <w:rPr>
                <w:b/>
                <w:bCs/>
                <w:iCs/>
                <w:spacing w:val="-20"/>
              </w:rPr>
            </w:pPr>
            <w:r w:rsidRPr="00F665FA">
              <w:rPr>
                <w:spacing w:val="-20"/>
              </w:rPr>
              <w:t>(муниципальных контрактов) на перевозки по межмуниципальным маршрутам Мокшанского района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Финансовое  управление администрации</w:t>
            </w:r>
          </w:p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 xml:space="preserve">Мокшанского </w:t>
            </w:r>
            <w:r>
              <w:rPr>
                <w:spacing w:val="-20"/>
              </w:rPr>
              <w:t xml:space="preserve"> </w:t>
            </w:r>
            <w:r w:rsidRPr="00F319A8">
              <w:rPr>
                <w:spacing w:val="-20"/>
              </w:rPr>
              <w:t>района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992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04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08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 xml:space="preserve">091 02 </w:t>
            </w:r>
            <w:r w:rsidRPr="00F319A8">
              <w:rPr>
                <w:spacing w:val="-20"/>
              </w:rPr>
              <w:t>6126</w:t>
            </w:r>
            <w:r>
              <w:rPr>
                <w:spacing w:val="-20"/>
              </w:rPr>
              <w:t>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810</w:t>
            </w:r>
          </w:p>
        </w:tc>
        <w:tc>
          <w:tcPr>
            <w:tcW w:w="0" w:type="auto"/>
            <w:vAlign w:val="center"/>
          </w:tcPr>
          <w:p w:rsidR="00A7382C" w:rsidRPr="001B37E9" w:rsidRDefault="00A7382C" w:rsidP="004A34D2">
            <w:pPr>
              <w:jc w:val="center"/>
              <w:rPr>
                <w:spacing w:val="-20"/>
              </w:rPr>
            </w:pPr>
            <w:r w:rsidRPr="001B37E9">
              <w:rPr>
                <w:spacing w:val="-2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810,0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853,0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Pr="00D95537" w:rsidRDefault="00A7382C" w:rsidP="004A34D2">
            <w:pPr>
              <w:jc w:val="center"/>
              <w:rPr>
                <w:iCs/>
              </w:rPr>
            </w:pPr>
            <w:r w:rsidRPr="00D95537">
              <w:rPr>
                <w:iCs/>
              </w:rPr>
              <w:t>1.3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4A34D2">
            <w:pPr>
              <w:jc w:val="center"/>
            </w:pPr>
            <w:r w:rsidRPr="00D95537">
              <w:t>Основное</w:t>
            </w:r>
          </w:p>
          <w:p w:rsidR="00A7382C" w:rsidRPr="00D95537" w:rsidRDefault="00A7382C" w:rsidP="004A34D2">
            <w:pPr>
              <w:jc w:val="center"/>
            </w:pPr>
            <w:r w:rsidRPr="00D95537">
              <w:t>мероприятие 3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4F245E">
            <w:pPr>
              <w:spacing w:line="200" w:lineRule="exact"/>
              <w:ind w:firstLine="176"/>
              <w:jc w:val="both"/>
            </w:pPr>
            <w:r w:rsidRPr="00D95537">
              <w:t>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всего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5 000,0</w:t>
            </w:r>
          </w:p>
        </w:tc>
        <w:tc>
          <w:tcPr>
            <w:tcW w:w="0" w:type="auto"/>
            <w:vAlign w:val="center"/>
          </w:tcPr>
          <w:p w:rsidR="00A7382C" w:rsidRDefault="00A7382C" w:rsidP="004A34D2">
            <w:pPr>
              <w:spacing w:after="100" w:afterAutospacing="1"/>
              <w:jc w:val="center"/>
              <w:rPr>
                <w:spacing w:val="-20"/>
              </w:rPr>
            </w:pPr>
            <w:r>
              <w:rPr>
                <w:spacing w:val="-20"/>
              </w:rPr>
              <w:t>2 252,0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5 000,0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5 000,0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spacing w:after="100" w:afterAutospacing="1"/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5 000,0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Default="00A7382C" w:rsidP="004A34D2">
            <w:pPr>
              <w:jc w:val="center"/>
              <w:rPr>
                <w:iCs/>
              </w:rPr>
            </w:pPr>
          </w:p>
        </w:tc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Мероприятие 1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F245E">
            <w:pPr>
              <w:ind w:firstLine="176"/>
              <w:jc w:val="both"/>
              <w:rPr>
                <w:iCs/>
              </w:rPr>
            </w:pPr>
            <w:r w:rsidRPr="00F665FA">
              <w:rPr>
                <w:spacing w:val="-20"/>
              </w:rPr>
              <w:t>Проведение мероприятий по обеспечению  всесезонного содержания и ремонта автомобильных дорог, находящихся в собственности и безвозмездном пользовании Мокшанского района ( в том числе, выполнение проектов содержания автомобильных дорог, находящихся в собственности и безвозмездном пользовании Мокшанского района)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iCs/>
              </w:rPr>
            </w:pPr>
            <w:r w:rsidRPr="00F319A8">
              <w:rPr>
                <w:iCs/>
              </w:rPr>
              <w:t>901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04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09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091</w:t>
            </w:r>
            <w:r>
              <w:rPr>
                <w:spacing w:val="-20"/>
              </w:rPr>
              <w:t xml:space="preserve"> 03 </w:t>
            </w:r>
            <w:r w:rsidRPr="00F319A8">
              <w:rPr>
                <w:spacing w:val="-20"/>
              </w:rPr>
              <w:t>4615</w:t>
            </w:r>
            <w:r>
              <w:rPr>
                <w:spacing w:val="-20"/>
              </w:rPr>
              <w:t>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244</w:t>
            </w:r>
          </w:p>
        </w:tc>
        <w:tc>
          <w:tcPr>
            <w:tcW w:w="0" w:type="auto"/>
            <w:vAlign w:val="center"/>
          </w:tcPr>
          <w:p w:rsidR="00A7382C" w:rsidRPr="00530E68" w:rsidRDefault="00A7382C" w:rsidP="004A34D2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1385,0</w:t>
            </w:r>
          </w:p>
        </w:tc>
        <w:tc>
          <w:tcPr>
            <w:tcW w:w="0" w:type="auto"/>
            <w:vAlign w:val="center"/>
          </w:tcPr>
          <w:p w:rsidR="00A7382C" w:rsidRPr="00530E68" w:rsidRDefault="00A7382C" w:rsidP="004A34D2">
            <w:pPr>
              <w:widowControl/>
              <w:jc w:val="center"/>
              <w:rPr>
                <w:spacing w:val="-20"/>
              </w:rPr>
            </w:pPr>
            <w:r w:rsidRPr="00530E68">
              <w:rPr>
                <w:spacing w:val="-20"/>
              </w:rPr>
              <w:t>2 252,0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1385,0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1385,0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1385,0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Pr="00D95537" w:rsidRDefault="00A7382C" w:rsidP="004A34D2">
            <w:pPr>
              <w:jc w:val="center"/>
              <w:rPr>
                <w:iCs/>
              </w:rPr>
            </w:pPr>
          </w:p>
        </w:tc>
        <w:tc>
          <w:tcPr>
            <w:tcW w:w="0" w:type="auto"/>
            <w:vAlign w:val="center"/>
          </w:tcPr>
          <w:p w:rsidR="00A7382C" w:rsidRPr="00D95537" w:rsidRDefault="00A7382C" w:rsidP="00B62772">
            <w:pPr>
              <w:jc w:val="center"/>
            </w:pPr>
            <w:r w:rsidRPr="00D95537">
              <w:rPr>
                <w:iCs/>
              </w:rPr>
              <w:t>Мероприятие 2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4F245E">
            <w:pPr>
              <w:ind w:firstLine="176"/>
              <w:jc w:val="both"/>
            </w:pPr>
            <w:r w:rsidRPr="00D95537">
              <w:t>Мероприятия за счет бюджетных ассигнований муниципального дорожного фонда Мокшанского района</w:t>
            </w:r>
          </w:p>
        </w:tc>
        <w:tc>
          <w:tcPr>
            <w:tcW w:w="1835" w:type="dxa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Администрация</w:t>
            </w:r>
          </w:p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Мокшанского района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iCs/>
              </w:rPr>
            </w:pPr>
            <w:r w:rsidRPr="00D95537">
              <w:rPr>
                <w:iCs/>
              </w:rPr>
              <w:t>901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04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09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B62772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091 03 46190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244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3615,0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4A34D2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3615,0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3615,0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3615,0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Pr="00D95537" w:rsidRDefault="00A7382C" w:rsidP="004A34D2">
            <w:pPr>
              <w:jc w:val="center"/>
              <w:rPr>
                <w:iCs/>
              </w:rPr>
            </w:pPr>
            <w:r w:rsidRPr="00D95537">
              <w:rPr>
                <w:iCs/>
              </w:rPr>
              <w:t>1.4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CA5060">
            <w:pPr>
              <w:jc w:val="center"/>
            </w:pPr>
            <w:r w:rsidRPr="00D95537">
              <w:t xml:space="preserve">Основное </w:t>
            </w:r>
          </w:p>
          <w:p w:rsidR="00A7382C" w:rsidRPr="00D95537" w:rsidRDefault="00A7382C" w:rsidP="00CA5060">
            <w:pPr>
              <w:jc w:val="center"/>
              <w:rPr>
                <w:iCs/>
              </w:rPr>
            </w:pPr>
            <w:r w:rsidRPr="00D95537">
              <w:t>мероприятие 4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4F245E">
            <w:pPr>
              <w:ind w:firstLine="176"/>
              <w:jc w:val="both"/>
            </w:pPr>
            <w:r w:rsidRPr="00D95537">
              <w:t>Оплата взносов в региональный фонд капитального ремонта Пензенской области</w:t>
            </w:r>
          </w:p>
        </w:tc>
        <w:tc>
          <w:tcPr>
            <w:tcW w:w="1835" w:type="dxa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всего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ind w:firstLine="34"/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4A34D2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121,1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4A34D2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121,1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121,1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color w:val="FF0000"/>
                <w:spacing w:val="-20"/>
              </w:rPr>
            </w:pPr>
            <w:r w:rsidRPr="009E1EED">
              <w:rPr>
                <w:color w:val="FF0000"/>
                <w:spacing w:val="-20"/>
              </w:rPr>
              <w:t>121,1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Default="00A7382C" w:rsidP="004A34D2">
            <w:pPr>
              <w:jc w:val="center"/>
              <w:rPr>
                <w:iCs/>
              </w:rPr>
            </w:pPr>
          </w:p>
        </w:tc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Мероприятие</w:t>
            </w:r>
            <w:r>
              <w:rPr>
                <w:iCs/>
              </w:rPr>
              <w:t xml:space="preserve"> 1</w:t>
            </w:r>
          </w:p>
        </w:tc>
        <w:tc>
          <w:tcPr>
            <w:tcW w:w="0" w:type="auto"/>
            <w:vAlign w:val="center"/>
          </w:tcPr>
          <w:p w:rsidR="00A7382C" w:rsidRPr="00D42DFA" w:rsidRDefault="00A7382C" w:rsidP="004F245E">
            <w:pPr>
              <w:spacing w:line="200" w:lineRule="exact"/>
              <w:ind w:firstLine="176"/>
              <w:jc w:val="both"/>
              <w:rPr>
                <w:highlight w:val="green"/>
              </w:rPr>
            </w:pPr>
            <w:r w:rsidRPr="00D95537">
              <w:rPr>
                <w:spacing w:val="-20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помещения, находящиеся в собственности Мокшанского района</w:t>
            </w:r>
          </w:p>
        </w:tc>
        <w:tc>
          <w:tcPr>
            <w:tcW w:w="1835" w:type="dxa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Администрация</w:t>
            </w:r>
          </w:p>
          <w:p w:rsidR="00A7382C" w:rsidRPr="00D95537" w:rsidRDefault="00A7382C" w:rsidP="00102536">
            <w:pPr>
              <w:spacing w:line="200" w:lineRule="exact"/>
              <w:ind w:right="-26"/>
              <w:jc w:val="center"/>
            </w:pPr>
            <w:r w:rsidRPr="00D95537">
              <w:rPr>
                <w:spacing w:val="-20"/>
              </w:rPr>
              <w:t>Мокшанского района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</w:pPr>
            <w:r w:rsidRPr="00D95537">
              <w:t>901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</w:pPr>
            <w:r w:rsidRPr="00D95537">
              <w:t>05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</w:pPr>
            <w:r w:rsidRPr="00D95537">
              <w:t>01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</w:pPr>
            <w:r w:rsidRPr="00D95537">
              <w:rPr>
                <w:iCs/>
              </w:rPr>
              <w:t>091 04 62210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spacing w:val="-20"/>
              </w:rPr>
            </w:pPr>
            <w:r w:rsidRPr="00D95537">
              <w:rPr>
                <w:spacing w:val="-20"/>
              </w:rPr>
              <w:t>244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iCs/>
              </w:rPr>
            </w:pPr>
            <w:r w:rsidRPr="00D95537">
              <w:t>121,1</w:t>
            </w:r>
          </w:p>
        </w:tc>
        <w:tc>
          <w:tcPr>
            <w:tcW w:w="0" w:type="auto"/>
            <w:vAlign w:val="center"/>
          </w:tcPr>
          <w:p w:rsidR="00A7382C" w:rsidRPr="00D95537" w:rsidRDefault="00A7382C" w:rsidP="00102536">
            <w:pPr>
              <w:jc w:val="center"/>
              <w:rPr>
                <w:iCs/>
              </w:rPr>
            </w:pPr>
            <w:r w:rsidRPr="00D95537">
              <w:rPr>
                <w:iCs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iCs/>
                <w:color w:val="FF0000"/>
              </w:rPr>
            </w:pPr>
            <w:r w:rsidRPr="009E1EED">
              <w:rPr>
                <w:color w:val="FF0000"/>
              </w:rPr>
              <w:t>121,1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iCs/>
                <w:color w:val="FF0000"/>
              </w:rPr>
            </w:pPr>
            <w:r w:rsidRPr="009E1EED">
              <w:rPr>
                <w:color w:val="FF0000"/>
              </w:rPr>
              <w:t>121,1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D02A57">
            <w:pPr>
              <w:jc w:val="center"/>
              <w:rPr>
                <w:iCs/>
                <w:color w:val="FF0000"/>
              </w:rPr>
            </w:pPr>
            <w:r w:rsidRPr="009E1EED">
              <w:rPr>
                <w:color w:val="FF0000"/>
              </w:rPr>
              <w:t>121,1</w:t>
            </w: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Подпрограмма 2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F245E">
            <w:pPr>
              <w:ind w:firstLine="176"/>
              <w:jc w:val="both"/>
            </w:pPr>
            <w:r w:rsidRPr="00F665FA">
              <w:t>Мероприятия межмуниципального характера по охране окружающей среды в Мокшанском</w:t>
            </w:r>
          </w:p>
          <w:p w:rsidR="00A7382C" w:rsidRPr="00F665FA" w:rsidRDefault="00A7382C" w:rsidP="004F245E">
            <w:pPr>
              <w:ind w:firstLine="176"/>
              <w:jc w:val="both"/>
              <w:rPr>
                <w:iCs/>
              </w:rPr>
            </w:pPr>
            <w:r w:rsidRPr="00F665FA">
              <w:t>районе Пензенской</w:t>
            </w:r>
            <w:r>
              <w:t xml:space="preserve"> </w:t>
            </w:r>
            <w:r w:rsidRPr="00F665FA">
              <w:t>области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всего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Default="00A7382C" w:rsidP="004A34D2">
            <w:pPr>
              <w:jc w:val="center"/>
              <w:rPr>
                <w:iCs/>
              </w:rPr>
            </w:pPr>
            <w:r>
              <w:rPr>
                <w:iCs/>
              </w:rPr>
              <w:t>2.1</w:t>
            </w:r>
          </w:p>
        </w:tc>
        <w:tc>
          <w:tcPr>
            <w:tcW w:w="0" w:type="auto"/>
            <w:vAlign w:val="center"/>
          </w:tcPr>
          <w:p w:rsidR="00A7382C" w:rsidRDefault="00A7382C" w:rsidP="004A34D2">
            <w:pPr>
              <w:jc w:val="center"/>
            </w:pPr>
            <w:r>
              <w:t>Основное</w:t>
            </w:r>
          </w:p>
          <w:p w:rsidR="00A7382C" w:rsidRPr="00F319A8" w:rsidRDefault="00A7382C" w:rsidP="004A34D2">
            <w:pPr>
              <w:jc w:val="center"/>
            </w:pPr>
            <w:r>
              <w:t>мероприятие 1</w:t>
            </w:r>
          </w:p>
        </w:tc>
        <w:tc>
          <w:tcPr>
            <w:tcW w:w="0" w:type="auto"/>
          </w:tcPr>
          <w:p w:rsidR="00A7382C" w:rsidRPr="00F319A8" w:rsidRDefault="00A7382C" w:rsidP="004F245E">
            <w:pPr>
              <w:ind w:firstLine="176"/>
              <w:jc w:val="both"/>
            </w:pPr>
            <w:r w:rsidRPr="00F319A8">
              <w:t>Организация и осуществление в Мокшанском районе проектов и мероприятий в сфере охраны окружающей среды и экологической безопасности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всего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</w:p>
        </w:tc>
      </w:tr>
      <w:tr w:rsidR="00A7382C" w:rsidRPr="00F319A8" w:rsidTr="004F245E"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</w:p>
        </w:tc>
        <w:tc>
          <w:tcPr>
            <w:tcW w:w="0" w:type="auto"/>
            <w:vAlign w:val="center"/>
          </w:tcPr>
          <w:p w:rsidR="00A7382C" w:rsidRPr="00F665FA" w:rsidRDefault="00A7382C" w:rsidP="004A34D2">
            <w:pPr>
              <w:jc w:val="center"/>
              <w:rPr>
                <w:iCs/>
              </w:rPr>
            </w:pPr>
            <w:r w:rsidRPr="00F665FA">
              <w:rPr>
                <w:iCs/>
              </w:rPr>
              <w:t>Мероприятие 1</w:t>
            </w:r>
          </w:p>
        </w:tc>
        <w:tc>
          <w:tcPr>
            <w:tcW w:w="0" w:type="auto"/>
            <w:vAlign w:val="center"/>
          </w:tcPr>
          <w:p w:rsidR="00A7382C" w:rsidRPr="00F665FA" w:rsidRDefault="00A7382C" w:rsidP="004F245E">
            <w:pPr>
              <w:ind w:firstLine="176"/>
              <w:jc w:val="both"/>
              <w:rPr>
                <w:b/>
                <w:bCs/>
                <w:iCs/>
                <w:spacing w:val="-20"/>
              </w:rPr>
            </w:pPr>
            <w:r w:rsidRPr="00F665FA">
              <w:rPr>
                <w:spacing w:val="-20"/>
              </w:rPr>
              <w:t>Содержание территории Полигона ТБО в рабочем поселке Мокшан Мокшанского района Пензенской области,  в том числе:</w:t>
            </w:r>
            <w:r>
              <w:rPr>
                <w:spacing w:val="-20"/>
              </w:rPr>
              <w:t xml:space="preserve"> </w:t>
            </w:r>
            <w:r w:rsidRPr="00F665FA">
              <w:rPr>
                <w:spacing w:val="-20"/>
              </w:rPr>
              <w:t>устройство ограждения, установка мусороперерабатывающего комплекса, приобретение спецтехники</w:t>
            </w:r>
          </w:p>
        </w:tc>
        <w:tc>
          <w:tcPr>
            <w:tcW w:w="1835" w:type="dxa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901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firstLine="34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05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03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 xml:space="preserve">092 </w:t>
            </w:r>
            <w:r>
              <w:rPr>
                <w:spacing w:val="-20"/>
              </w:rPr>
              <w:t xml:space="preserve">01 </w:t>
            </w:r>
            <w:r w:rsidRPr="00F319A8">
              <w:rPr>
                <w:spacing w:val="-20"/>
              </w:rPr>
              <w:t>6124</w:t>
            </w:r>
            <w:r>
              <w:rPr>
                <w:spacing w:val="-20"/>
              </w:rPr>
              <w:t>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244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-</w:t>
            </w: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</w:p>
        </w:tc>
        <w:tc>
          <w:tcPr>
            <w:tcW w:w="0" w:type="auto"/>
            <w:vAlign w:val="center"/>
          </w:tcPr>
          <w:p w:rsidR="00A7382C" w:rsidRPr="009E1EED" w:rsidRDefault="00A7382C" w:rsidP="009E1EED">
            <w:pPr>
              <w:jc w:val="center"/>
              <w:rPr>
                <w:color w:val="FF0000"/>
                <w:spacing w:val="-20"/>
              </w:rPr>
            </w:pPr>
          </w:p>
        </w:tc>
      </w:tr>
    </w:tbl>
    <w:p w:rsidR="00A7382C" w:rsidRDefault="00A7382C" w:rsidP="002D3F49">
      <w:pPr>
        <w:rPr>
          <w:i/>
          <w:iCs/>
        </w:rPr>
      </w:pPr>
    </w:p>
    <w:p w:rsidR="00A7382C" w:rsidRPr="00F319A8" w:rsidRDefault="00A7382C" w:rsidP="008D5156">
      <w:pPr>
        <w:rPr>
          <w:i/>
          <w:iCs/>
        </w:rPr>
      </w:pPr>
    </w:p>
    <w:p w:rsidR="00A7382C" w:rsidRPr="00F319A8" w:rsidRDefault="00A7382C">
      <w:pPr>
        <w:widowControl/>
        <w:rPr>
          <w:i/>
          <w:iCs/>
        </w:rPr>
      </w:pPr>
      <w:r w:rsidRPr="00F319A8">
        <w:rPr>
          <w:i/>
          <w:iCs/>
        </w:rPr>
        <w:br w:type="page"/>
      </w:r>
    </w:p>
    <w:p w:rsidR="00A7382C" w:rsidRPr="00F319A8" w:rsidRDefault="00A7382C" w:rsidP="008D5156">
      <w:pPr>
        <w:jc w:val="right"/>
      </w:pPr>
      <w:r w:rsidRPr="00F319A8">
        <w:t xml:space="preserve">Приложение № </w:t>
      </w:r>
      <w:r>
        <w:t>7</w:t>
      </w:r>
    </w:p>
    <w:p w:rsidR="00A7382C" w:rsidRPr="00F319A8" w:rsidRDefault="00A7382C" w:rsidP="005854D9">
      <w:pPr>
        <w:jc w:val="right"/>
      </w:pPr>
      <w:r w:rsidRPr="00F319A8">
        <w:t xml:space="preserve">к муниципальной программе </w:t>
      </w:r>
    </w:p>
    <w:p w:rsidR="00A7382C" w:rsidRPr="00F319A8" w:rsidRDefault="00A7382C" w:rsidP="005854D9">
      <w:pPr>
        <w:jc w:val="right"/>
      </w:pPr>
      <w:r w:rsidRPr="00F319A8">
        <w:t xml:space="preserve">  «Модернизация и реформирование </w:t>
      </w:r>
    </w:p>
    <w:p w:rsidR="00A7382C" w:rsidRPr="00F319A8" w:rsidRDefault="00A7382C" w:rsidP="005854D9">
      <w:pPr>
        <w:jc w:val="right"/>
      </w:pPr>
      <w:r w:rsidRPr="00F319A8">
        <w:t>систем жизнеобеспечения и объектов</w:t>
      </w:r>
    </w:p>
    <w:p w:rsidR="00A7382C" w:rsidRPr="00F319A8" w:rsidRDefault="00A7382C" w:rsidP="005854D9">
      <w:pPr>
        <w:jc w:val="right"/>
      </w:pPr>
      <w:r w:rsidRPr="00F319A8">
        <w:t xml:space="preserve"> коммунальной инфраструктуры в </w:t>
      </w:r>
    </w:p>
    <w:p w:rsidR="00A7382C" w:rsidRPr="00F319A8" w:rsidRDefault="00A7382C" w:rsidP="005854D9">
      <w:pPr>
        <w:jc w:val="right"/>
      </w:pPr>
      <w:r w:rsidRPr="00F319A8">
        <w:t xml:space="preserve">Мокшанском районе Пензенской </w:t>
      </w:r>
    </w:p>
    <w:p w:rsidR="00A7382C" w:rsidRPr="00F319A8" w:rsidRDefault="00A7382C" w:rsidP="005854D9">
      <w:pPr>
        <w:jc w:val="right"/>
      </w:pPr>
      <w:r w:rsidRPr="00F319A8">
        <w:t>области на 2014-2017 годы»</w:t>
      </w:r>
    </w:p>
    <w:p w:rsidR="00A7382C" w:rsidRPr="00D64766" w:rsidRDefault="00A7382C" w:rsidP="00D700AE">
      <w:pPr>
        <w:pStyle w:val="ConsPlusNormal"/>
        <w:jc w:val="center"/>
        <w:rPr>
          <w:rFonts w:ascii="Times New Roman" w:hAnsi="Times New Roman"/>
        </w:rPr>
      </w:pPr>
      <w:r w:rsidRPr="00D64766">
        <w:rPr>
          <w:rFonts w:ascii="Times New Roman" w:hAnsi="Times New Roman"/>
        </w:rPr>
        <w:t>ПЕРЕЧЕНЬ</w:t>
      </w:r>
    </w:p>
    <w:p w:rsidR="00A7382C" w:rsidRPr="00D64766" w:rsidRDefault="00A7382C" w:rsidP="00D700AE">
      <w:pPr>
        <w:pStyle w:val="ConsPlusNormal"/>
        <w:jc w:val="center"/>
        <w:rPr>
          <w:rFonts w:ascii="Times New Roman" w:hAnsi="Times New Roman"/>
        </w:rPr>
      </w:pPr>
      <w:r w:rsidRPr="00D64766">
        <w:rPr>
          <w:rFonts w:ascii="Times New Roman" w:hAnsi="Times New Roman"/>
        </w:rPr>
        <w:t>мероприятий муниципальной программы</w:t>
      </w:r>
    </w:p>
    <w:p w:rsidR="00A7382C" w:rsidRPr="00185A41" w:rsidRDefault="00A7382C" w:rsidP="005854D9">
      <w:pPr>
        <w:jc w:val="center"/>
        <w:rPr>
          <w:b/>
          <w:bCs/>
        </w:rPr>
      </w:pPr>
      <w:r w:rsidRPr="00185A41">
        <w:rPr>
          <w:b/>
          <w:bCs/>
        </w:rPr>
        <w:t xml:space="preserve">«Модернизация и реформирование систем жизнеобеспечения и объектов коммунальной инфраструктуры </w:t>
      </w:r>
    </w:p>
    <w:p w:rsidR="00A7382C" w:rsidRPr="00185A41" w:rsidRDefault="00A7382C" w:rsidP="005854D9">
      <w:pPr>
        <w:jc w:val="center"/>
        <w:rPr>
          <w:b/>
          <w:bCs/>
        </w:rPr>
      </w:pPr>
      <w:r w:rsidRPr="00185A41">
        <w:rPr>
          <w:b/>
          <w:bCs/>
        </w:rPr>
        <w:t>в Мокшанском районе Пензенской области на 2014-20</w:t>
      </w:r>
      <w:r>
        <w:rPr>
          <w:b/>
          <w:bCs/>
        </w:rPr>
        <w:t>20</w:t>
      </w:r>
      <w:r w:rsidRPr="00185A41">
        <w:rPr>
          <w:b/>
          <w:bCs/>
        </w:rPr>
        <w:t xml:space="preserve"> годы» </w:t>
      </w:r>
    </w:p>
    <w:p w:rsidR="00A7382C" w:rsidRPr="00CF5C35" w:rsidRDefault="00A7382C" w:rsidP="005854D9">
      <w:pPr>
        <w:jc w:val="center"/>
        <w:rPr>
          <w:b/>
          <w:bCs/>
        </w:rPr>
      </w:pPr>
      <w:r w:rsidRPr="00185A41">
        <w:rPr>
          <w:b/>
        </w:rPr>
        <w:t>на 2014 и 2015 годы</w:t>
      </w:r>
    </w:p>
    <w:tbl>
      <w:tblPr>
        <w:tblW w:w="15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6"/>
        <w:gridCol w:w="2487"/>
        <w:gridCol w:w="1706"/>
        <w:gridCol w:w="1013"/>
        <w:gridCol w:w="1050"/>
        <w:gridCol w:w="1280"/>
        <w:gridCol w:w="1148"/>
        <w:gridCol w:w="1328"/>
        <w:gridCol w:w="1464"/>
        <w:gridCol w:w="2089"/>
        <w:gridCol w:w="1592"/>
      </w:tblGrid>
      <w:tr w:rsidR="00A7382C" w:rsidRPr="00F319A8" w:rsidTr="00450310"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Наименование</w:t>
            </w:r>
          </w:p>
          <w:p w:rsidR="00A7382C" w:rsidRPr="00F319A8" w:rsidRDefault="00A7382C" w:rsidP="00D700AE">
            <w:pPr>
              <w:jc w:val="center"/>
            </w:pPr>
            <w:r>
              <w:t>мероприятия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Исполнители</w:t>
            </w:r>
          </w:p>
        </w:tc>
        <w:tc>
          <w:tcPr>
            <w:tcW w:w="1013" w:type="dxa"/>
            <w:vMerge w:val="restart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Срок</w:t>
            </w:r>
          </w:p>
          <w:p w:rsidR="00A7382C" w:rsidRPr="00F319A8" w:rsidRDefault="00A7382C" w:rsidP="00D700AE">
            <w:pPr>
              <w:jc w:val="center"/>
            </w:pPr>
            <w:r w:rsidRPr="00F319A8">
              <w:t>испол-нения</w:t>
            </w:r>
          </w:p>
          <w:p w:rsidR="00A7382C" w:rsidRPr="00F319A8" w:rsidRDefault="00A7382C" w:rsidP="00D700AE">
            <w:pPr>
              <w:jc w:val="center"/>
            </w:pPr>
            <w:r w:rsidRPr="00F319A8">
              <w:t>(год)</w:t>
            </w:r>
          </w:p>
        </w:tc>
        <w:tc>
          <w:tcPr>
            <w:tcW w:w="6332" w:type="dxa"/>
            <w:gridSpan w:val="5"/>
            <w:vAlign w:val="center"/>
          </w:tcPr>
          <w:p w:rsidR="00A7382C" w:rsidRPr="00F319A8" w:rsidRDefault="00A7382C" w:rsidP="00D700AE">
            <w:r w:rsidRPr="00F319A8">
              <w:t xml:space="preserve">Объем финансирования, </w:t>
            </w:r>
            <w:r>
              <w:t>тыс.</w:t>
            </w:r>
            <w:r w:rsidRPr="00F319A8">
              <w:t xml:space="preserve"> рублей</w:t>
            </w: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Показатели результата</w:t>
            </w:r>
          </w:p>
          <w:p w:rsidR="00A7382C" w:rsidRPr="00F319A8" w:rsidRDefault="00A7382C" w:rsidP="00D700AE">
            <w:pPr>
              <w:jc w:val="center"/>
            </w:pPr>
            <w:r w:rsidRPr="00F319A8">
              <w:t>мероприятия по годам</w:t>
            </w:r>
          </w:p>
        </w:tc>
        <w:tc>
          <w:tcPr>
            <w:tcW w:w="0" w:type="auto"/>
            <w:vMerge w:val="restart"/>
            <w:vAlign w:val="center"/>
          </w:tcPr>
          <w:p w:rsidR="00A7382C" w:rsidRDefault="00A7382C" w:rsidP="00D700AE">
            <w:pPr>
              <w:jc w:val="center"/>
              <w:rPr>
                <w:szCs w:val="16"/>
              </w:rPr>
            </w:pPr>
            <w:r w:rsidRPr="00091165">
              <w:rPr>
                <w:szCs w:val="16"/>
              </w:rPr>
              <w:t xml:space="preserve">Связь </w:t>
            </w:r>
          </w:p>
          <w:p w:rsidR="00A7382C" w:rsidRDefault="00A7382C" w:rsidP="00D700AE">
            <w:pPr>
              <w:jc w:val="center"/>
              <w:rPr>
                <w:szCs w:val="16"/>
              </w:rPr>
            </w:pPr>
            <w:r w:rsidRPr="00091165">
              <w:rPr>
                <w:szCs w:val="16"/>
              </w:rPr>
              <w:t>с показателем</w:t>
            </w:r>
          </w:p>
          <w:p w:rsidR="00A7382C" w:rsidRPr="00091165" w:rsidRDefault="00A7382C" w:rsidP="00D700AE">
            <w:pPr>
              <w:jc w:val="center"/>
            </w:pPr>
            <w:r w:rsidRPr="00091165">
              <w:rPr>
                <w:szCs w:val="16"/>
              </w:rPr>
              <w:t>муниципальной программы</w:t>
            </w:r>
          </w:p>
        </w:tc>
      </w:tr>
      <w:tr w:rsidR="00A7382C" w:rsidRPr="00F319A8" w:rsidTr="00450310"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1013" w:type="dxa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всего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ind w:right="-100"/>
              <w:jc w:val="center"/>
            </w:pPr>
            <w:r>
              <w:t>Федеральные средства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ind w:left="72" w:right="-108"/>
              <w:jc w:val="center"/>
            </w:pPr>
            <w:r>
              <w:t>Б</w:t>
            </w:r>
            <w:r w:rsidRPr="00F319A8">
              <w:t xml:space="preserve">юджет Пензенской области 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ind w:right="-108"/>
              <w:jc w:val="center"/>
            </w:pPr>
            <w:r w:rsidRPr="00F319A8">
              <w:t>Бюджет Мокшанского района</w:t>
            </w:r>
          </w:p>
        </w:tc>
        <w:tc>
          <w:tcPr>
            <w:tcW w:w="0" w:type="auto"/>
            <w:vAlign w:val="center"/>
          </w:tcPr>
          <w:p w:rsidR="00A7382C" w:rsidRDefault="00A7382C" w:rsidP="00D700AE">
            <w:pPr>
              <w:ind w:right="-79"/>
              <w:jc w:val="center"/>
            </w:pPr>
            <w:r>
              <w:t>В</w:t>
            </w:r>
            <w:r w:rsidRPr="00F319A8">
              <w:t>небюджетные</w:t>
            </w:r>
            <w:r>
              <w:t xml:space="preserve"> </w:t>
            </w:r>
          </w:p>
          <w:p w:rsidR="00A7382C" w:rsidRPr="00F319A8" w:rsidRDefault="00A7382C" w:rsidP="00D700AE">
            <w:pPr>
              <w:ind w:right="-79"/>
              <w:jc w:val="center"/>
            </w:pPr>
            <w:r>
              <w:t xml:space="preserve">и иные </w:t>
            </w:r>
          </w:p>
          <w:p w:rsidR="00A7382C" w:rsidRDefault="00A7382C" w:rsidP="00D700AE">
            <w:pPr>
              <w:ind w:right="-79"/>
              <w:jc w:val="center"/>
            </w:pPr>
            <w:r w:rsidRPr="00F319A8">
              <w:t xml:space="preserve">средства </w:t>
            </w:r>
          </w:p>
          <w:p w:rsidR="00A7382C" w:rsidRPr="00F319A8" w:rsidRDefault="00A7382C" w:rsidP="00D700AE">
            <w:pPr>
              <w:ind w:right="-79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</w:tr>
      <w:tr w:rsidR="00A7382C" w:rsidRPr="00F319A8" w:rsidTr="00450310">
        <w:trPr>
          <w:trHeight w:val="335"/>
          <w:tblHeader/>
        </w:trPr>
        <w:tc>
          <w:tcPr>
            <w:tcW w:w="0" w:type="auto"/>
            <w:vAlign w:val="center"/>
          </w:tcPr>
          <w:p w:rsidR="00A7382C" w:rsidRPr="00F319A8" w:rsidRDefault="00A7382C" w:rsidP="00D700AE">
            <w:pPr>
              <w:ind w:hanging="42"/>
              <w:jc w:val="center"/>
            </w:pPr>
            <w:r w:rsidRPr="00F319A8">
              <w:t>1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2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3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4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5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ind w:right="-100" w:hanging="31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ind w:right="-108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ind w:right="-79"/>
              <w:jc w:val="center"/>
            </w:pPr>
            <w:r>
              <w:t>9</w:t>
            </w:r>
          </w:p>
        </w:tc>
        <w:tc>
          <w:tcPr>
            <w:tcW w:w="2089" w:type="dxa"/>
            <w:vAlign w:val="center"/>
          </w:tcPr>
          <w:p w:rsidR="00A7382C" w:rsidRPr="00F319A8" w:rsidRDefault="00A7382C" w:rsidP="00D700AE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696C45">
            <w:pPr>
              <w:jc w:val="center"/>
            </w:pPr>
            <w:r>
              <w:t>11</w:t>
            </w:r>
          </w:p>
        </w:tc>
      </w:tr>
      <w:tr w:rsidR="00A7382C" w:rsidRPr="00F319A8" w:rsidTr="00450310">
        <w:trPr>
          <w:trHeight w:val="362"/>
        </w:trPr>
        <w:tc>
          <w:tcPr>
            <w:tcW w:w="15873" w:type="dxa"/>
            <w:gridSpan w:val="11"/>
            <w:vAlign w:val="center"/>
          </w:tcPr>
          <w:p w:rsidR="00A7382C" w:rsidRPr="00F319A8" w:rsidRDefault="00A7382C" w:rsidP="00D700AE">
            <w:pPr>
              <w:widowControl/>
              <w:spacing w:line="276" w:lineRule="auto"/>
              <w:jc w:val="center"/>
              <w:rPr>
                <w:b/>
              </w:rPr>
            </w:pPr>
            <w:r w:rsidRPr="00F319A8">
              <w:rPr>
                <w:b/>
              </w:rPr>
              <w:t>Подпрограмма 1   Модернизация систем жизнеобеспечения населения и  объектов коммунальной инфраструктуры в Мокшанском районе Пензенской области</w:t>
            </w:r>
          </w:p>
        </w:tc>
      </w:tr>
      <w:tr w:rsidR="00A7382C" w:rsidRPr="00F319A8" w:rsidTr="00450310">
        <w:trPr>
          <w:trHeight w:val="342"/>
        </w:trPr>
        <w:tc>
          <w:tcPr>
            <w:tcW w:w="15873" w:type="dxa"/>
            <w:gridSpan w:val="11"/>
            <w:vAlign w:val="center"/>
          </w:tcPr>
          <w:p w:rsidR="00A7382C" w:rsidRPr="00F319A8" w:rsidRDefault="00A7382C" w:rsidP="00D700AE">
            <w:pPr>
              <w:widowControl/>
              <w:spacing w:line="276" w:lineRule="auto"/>
              <w:jc w:val="center"/>
              <w:rPr>
                <w:b/>
              </w:rPr>
            </w:pPr>
            <w:r w:rsidRPr="00F319A8">
              <w:rPr>
                <w:b/>
              </w:rPr>
              <w:t xml:space="preserve">Цель подпрограммы: </w:t>
            </w:r>
            <w:r w:rsidRPr="00F319A8">
              <w:t>повышение эффективности, устойчивости и надежности функционирования  систем жизнеобеспечения  населения на территории Мокшанского района</w:t>
            </w:r>
          </w:p>
        </w:tc>
      </w:tr>
      <w:tr w:rsidR="00A7382C" w:rsidRPr="00F319A8" w:rsidTr="00450310">
        <w:trPr>
          <w:trHeight w:val="293"/>
        </w:trPr>
        <w:tc>
          <w:tcPr>
            <w:tcW w:w="15873" w:type="dxa"/>
            <w:gridSpan w:val="11"/>
            <w:vAlign w:val="center"/>
          </w:tcPr>
          <w:p w:rsidR="00A7382C" w:rsidRPr="00F319A8" w:rsidRDefault="00A7382C" w:rsidP="000438B7">
            <w:pPr>
              <w:spacing w:line="200" w:lineRule="exact"/>
              <w:jc w:val="center"/>
              <w:rPr>
                <w:b/>
              </w:rPr>
            </w:pPr>
            <w:r w:rsidRPr="00F319A8">
              <w:rPr>
                <w:b/>
              </w:rPr>
              <w:t xml:space="preserve">Задача подпрограммы </w:t>
            </w:r>
            <w:r w:rsidRPr="00F319A8">
              <w:rPr>
                <w:lang w:eastAsia="en-US"/>
              </w:rPr>
              <w:t>Строительство и реконструкция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A7382C" w:rsidRPr="00F319A8" w:rsidTr="00450310">
        <w:trPr>
          <w:trHeight w:val="293"/>
        </w:trPr>
        <w:tc>
          <w:tcPr>
            <w:tcW w:w="15873" w:type="dxa"/>
            <w:gridSpan w:val="11"/>
            <w:vAlign w:val="center"/>
          </w:tcPr>
          <w:p w:rsidR="00A7382C" w:rsidRPr="000438B7" w:rsidRDefault="00A7382C" w:rsidP="000438B7">
            <w:pPr>
              <w:spacing w:line="200" w:lineRule="exact"/>
              <w:jc w:val="center"/>
            </w:pPr>
            <w:r w:rsidRPr="000438B7">
              <w:t xml:space="preserve">1.1 </w:t>
            </w:r>
            <w:r w:rsidRPr="00F319A8">
              <w:rPr>
                <w:lang w:eastAsia="en-US"/>
              </w:rPr>
              <w:t>Строительство и реконструкция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A7382C" w:rsidRPr="00F319A8" w:rsidTr="00727B1E">
        <w:trPr>
          <w:trHeight w:val="579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1.1.1.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Погашение кредиторской задолженности за выполнение работы по капитальному ремонту водопроводных сетей в селе Засечное Засечного сельсовета Мокшанского района Пензенской области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Засечного сельсовета Мокшанского района Пензенской области</w:t>
            </w:r>
            <w:r>
              <w:t xml:space="preserve"> </w:t>
            </w:r>
            <w:r w:rsidRPr="00F319A8">
              <w:t>(по согласованию)</w:t>
            </w:r>
          </w:p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финансовое управление администрации 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2014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>
              <w:t>900,0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>
              <w:t>900,0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Обеспечение исполнения обязательств по муниципальным контрактам на капитальный ремонт водопроводных сетей  (100%)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>
              <w:t>1.2</w:t>
            </w:r>
          </w:p>
        </w:tc>
      </w:tr>
      <w:tr w:rsidR="00A7382C" w:rsidRPr="00F319A8" w:rsidTr="00450310">
        <w:trPr>
          <w:trHeight w:val="411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2015г.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</w:tr>
      <w:tr w:rsidR="00A7382C" w:rsidRPr="00F319A8" w:rsidTr="00727B1E">
        <w:trPr>
          <w:trHeight w:val="776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1.1.2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Исполнение  проведения обязательных мероприятий по содержанию объектов газоснабжения, находящихся в собственности  Мокшанского района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2014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right="-91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Обеспечение нормативного содержания объектов систем газоснабжения (100%)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>
              <w:t>1.2</w:t>
            </w:r>
          </w:p>
        </w:tc>
      </w:tr>
      <w:tr w:rsidR="00A7382C" w:rsidRPr="00F319A8" w:rsidTr="00450310">
        <w:trPr>
          <w:trHeight w:val="411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2015г.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>
              <w:t>33,0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>
              <w:t>33,0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</w:tr>
      <w:tr w:rsidR="00A7382C" w:rsidRPr="00F319A8" w:rsidTr="00727B1E">
        <w:trPr>
          <w:trHeight w:val="594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1.1.3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Погашение кредиторской задолженности за выполнение работы по строительству внутрипоселкового газопровода  низкого давления  в селе Беликово  Царевщинского сельсовета Мокшанского района Пензенской области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Царевщинского сельсовета Мокшанского района Пензенской области (по согласованию)</w:t>
            </w:r>
          </w:p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финансовое управление администрации</w:t>
            </w:r>
          </w:p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2014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295</w:t>
            </w:r>
            <w:r>
              <w:t>,</w:t>
            </w:r>
            <w:r w:rsidRPr="00F319A8">
              <w:t>2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295</w:t>
            </w:r>
            <w:r>
              <w:t>,</w:t>
            </w:r>
            <w:r w:rsidRPr="00F319A8">
              <w:t>2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Обеспечение исполнения обязательств по муниципальным контрактам на строительство  внутрипоселенческих газопроводов   (100%)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>
              <w:t>1.1</w:t>
            </w:r>
          </w:p>
        </w:tc>
      </w:tr>
      <w:tr w:rsidR="00A7382C" w:rsidRPr="00F319A8" w:rsidTr="00450310">
        <w:trPr>
          <w:trHeight w:val="292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2015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</w:tr>
      <w:tr w:rsidR="00A7382C" w:rsidRPr="00F319A8" w:rsidTr="00727B1E">
        <w:trPr>
          <w:trHeight w:val="594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1.1.4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Погашение кредиторской задолженности за выполнение работы по строительству внутрипоселкового газопровода  высокого давления  по ул. Шалим в селе Чернозерье   Чернозерского сельсовета Мокшанского района Пензенской области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Чернозерского сельсовета Мокшанского района Пензенской области (по согласованию)</w:t>
            </w:r>
          </w:p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финансовое управление администрации</w:t>
            </w:r>
          </w:p>
          <w:p w:rsidR="00A7382C" w:rsidRPr="00F319A8" w:rsidRDefault="00A7382C" w:rsidP="00D700AE">
            <w:pPr>
              <w:spacing w:line="200" w:lineRule="exact"/>
              <w:ind w:right="-26"/>
              <w:jc w:val="center"/>
            </w:pPr>
            <w:r w:rsidRPr="00F319A8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2014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416</w:t>
            </w:r>
            <w:r>
              <w:t>,</w:t>
            </w:r>
            <w:r w:rsidRPr="00F319A8">
              <w:t>2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416</w:t>
            </w:r>
            <w:r>
              <w:t>,</w:t>
            </w:r>
            <w:r w:rsidRPr="00F319A8">
              <w:t>2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Обеспечение исполнения обязательств по муниципальным контрактам на строительство  внутрипоселенческих газопроводов (100%)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>
              <w:t>1.1</w:t>
            </w:r>
          </w:p>
        </w:tc>
      </w:tr>
      <w:tr w:rsidR="00A7382C" w:rsidRPr="00F319A8" w:rsidTr="00450310">
        <w:trPr>
          <w:trHeight w:val="292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2015г.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</w:tr>
      <w:tr w:rsidR="00A7382C" w:rsidRPr="00F319A8" w:rsidTr="00727B1E">
        <w:trPr>
          <w:trHeight w:val="990"/>
        </w:trPr>
        <w:tc>
          <w:tcPr>
            <w:tcW w:w="0" w:type="auto"/>
            <w:vMerge w:val="restart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1.1.5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rPr>
                <w:spacing w:val="-20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с жилыми помещениями, находящихся в собственности Мокшанского района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Администрация</w:t>
            </w:r>
          </w:p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2014 г.</w:t>
            </w:r>
          </w:p>
        </w:tc>
        <w:tc>
          <w:tcPr>
            <w:tcW w:w="1050" w:type="dxa"/>
            <w:vAlign w:val="center"/>
          </w:tcPr>
          <w:p w:rsidR="00A7382C" w:rsidRPr="00AE2FF0" w:rsidRDefault="00A7382C" w:rsidP="00AD2C9B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rPr>
                <w:szCs w:val="22"/>
                <w:shd w:val="clear" w:color="auto" w:fill="FFFFFF"/>
              </w:rPr>
              <w:t>Обеспечение формирования фонда капитального ремонта общего имущества многоквартирных домов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  <w:rPr>
                <w:szCs w:val="22"/>
                <w:shd w:val="clear" w:color="auto" w:fill="FFFFFF"/>
              </w:rPr>
            </w:pPr>
            <w:r w:rsidRPr="00AE2FF0">
              <w:rPr>
                <w:szCs w:val="22"/>
                <w:shd w:val="clear" w:color="auto" w:fill="FFFFFF"/>
              </w:rPr>
              <w:t>1.2</w:t>
            </w:r>
          </w:p>
        </w:tc>
      </w:tr>
      <w:tr w:rsidR="00A7382C" w:rsidRPr="00F319A8" w:rsidTr="00450310">
        <w:trPr>
          <w:trHeight w:val="490"/>
        </w:trPr>
        <w:tc>
          <w:tcPr>
            <w:tcW w:w="0" w:type="auto"/>
            <w:vMerge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2015г.</w:t>
            </w:r>
          </w:p>
        </w:tc>
        <w:tc>
          <w:tcPr>
            <w:tcW w:w="1050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10,0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10,0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</w:tr>
      <w:tr w:rsidR="00A7382C" w:rsidRPr="00F319A8" w:rsidTr="00727B1E">
        <w:trPr>
          <w:trHeight w:val="990"/>
        </w:trPr>
        <w:tc>
          <w:tcPr>
            <w:tcW w:w="0" w:type="auto"/>
            <w:vMerge w:val="restart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1.1.6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Инвентаризация</w:t>
            </w:r>
          </w:p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бесхозяйных</w:t>
            </w:r>
          </w:p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газовых сетей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Администрация</w:t>
            </w:r>
          </w:p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2014 г.</w:t>
            </w:r>
          </w:p>
        </w:tc>
        <w:tc>
          <w:tcPr>
            <w:tcW w:w="1050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Обеспечение нормативного содержания объектов систем газоснабжения (100%)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1.2</w:t>
            </w:r>
          </w:p>
        </w:tc>
      </w:tr>
      <w:tr w:rsidR="00A7382C" w:rsidRPr="00F319A8" w:rsidTr="00450310">
        <w:trPr>
          <w:trHeight w:val="490"/>
        </w:trPr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013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2015г.</w:t>
            </w:r>
          </w:p>
        </w:tc>
        <w:tc>
          <w:tcPr>
            <w:tcW w:w="1050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  <w:rPr>
                <w:color w:val="FF0000"/>
              </w:rPr>
            </w:pPr>
          </w:p>
        </w:tc>
      </w:tr>
      <w:tr w:rsidR="00A7382C" w:rsidRPr="00F319A8" w:rsidTr="00450310">
        <w:trPr>
          <w:trHeight w:val="292"/>
        </w:trPr>
        <w:tc>
          <w:tcPr>
            <w:tcW w:w="15873" w:type="dxa"/>
            <w:gridSpan w:val="11"/>
            <w:vAlign w:val="center"/>
          </w:tcPr>
          <w:p w:rsidR="00A7382C" w:rsidRPr="002A3914" w:rsidRDefault="00A7382C" w:rsidP="000438B7">
            <w:pPr>
              <w:spacing w:line="200" w:lineRule="exact"/>
              <w:jc w:val="center"/>
            </w:pPr>
            <w:r>
              <w:t>1.</w:t>
            </w:r>
            <w:r w:rsidRPr="002A3914">
              <w:t>2   Повышение качества транспортного обслуживания населения Мокшанского района</w:t>
            </w:r>
          </w:p>
        </w:tc>
      </w:tr>
      <w:tr w:rsidR="00A7382C" w:rsidRPr="00F319A8" w:rsidTr="00727B1E">
        <w:trPr>
          <w:trHeight w:val="753"/>
        </w:trPr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1.2.1.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Проведение мероприятий по обеспечению договоров</w:t>
            </w:r>
          </w:p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(муниципальных контрактов) на перевозки по межмуниципальным маршрутам Мокшанского района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Администрация</w:t>
            </w:r>
          </w:p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Мокшанского района;</w:t>
            </w:r>
            <w:r>
              <w:t xml:space="preserve"> </w:t>
            </w:r>
            <w:r w:rsidRPr="002A3914">
              <w:t>финансовое управление администрации</w:t>
            </w:r>
          </w:p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2014 г.</w:t>
            </w:r>
          </w:p>
        </w:tc>
        <w:tc>
          <w:tcPr>
            <w:tcW w:w="1050" w:type="dxa"/>
            <w:vAlign w:val="center"/>
          </w:tcPr>
          <w:p w:rsidR="00A7382C" w:rsidRPr="00C876D5" w:rsidRDefault="00A7382C" w:rsidP="00D700AE">
            <w:pPr>
              <w:spacing w:line="200" w:lineRule="exact"/>
              <w:ind w:firstLine="58"/>
              <w:jc w:val="center"/>
              <w:rPr>
                <w:color w:val="00B050"/>
              </w:rPr>
            </w:pPr>
            <w:r w:rsidRPr="002A3914">
              <w:t>81</w:t>
            </w:r>
            <w:r>
              <w:t>0,0</w:t>
            </w:r>
          </w:p>
        </w:tc>
        <w:tc>
          <w:tcPr>
            <w:tcW w:w="0" w:type="auto"/>
            <w:vAlign w:val="center"/>
          </w:tcPr>
          <w:p w:rsidR="00A7382C" w:rsidRPr="00C876D5" w:rsidRDefault="00A7382C" w:rsidP="00D700AE">
            <w:pPr>
              <w:spacing w:line="200" w:lineRule="exact"/>
              <w:ind w:firstLine="58"/>
              <w:jc w:val="center"/>
              <w:rPr>
                <w:color w:val="00B050"/>
              </w:rPr>
            </w:pPr>
          </w:p>
        </w:tc>
        <w:tc>
          <w:tcPr>
            <w:tcW w:w="0" w:type="auto"/>
            <w:vAlign w:val="center"/>
          </w:tcPr>
          <w:p w:rsidR="00A7382C" w:rsidRPr="00C876D5" w:rsidRDefault="00A7382C" w:rsidP="00D700AE">
            <w:pPr>
              <w:spacing w:line="200" w:lineRule="exact"/>
              <w:ind w:firstLine="58"/>
              <w:jc w:val="center"/>
              <w:rPr>
                <w:color w:val="00B050"/>
              </w:rPr>
            </w:pPr>
          </w:p>
        </w:tc>
        <w:tc>
          <w:tcPr>
            <w:tcW w:w="0" w:type="auto"/>
            <w:vAlign w:val="center"/>
          </w:tcPr>
          <w:p w:rsidR="00A7382C" w:rsidRPr="00C876D5" w:rsidRDefault="00A7382C" w:rsidP="00D700AE">
            <w:pPr>
              <w:spacing w:line="200" w:lineRule="exact"/>
              <w:ind w:firstLine="58"/>
              <w:jc w:val="center"/>
              <w:rPr>
                <w:color w:val="00B050"/>
              </w:rPr>
            </w:pPr>
            <w:r w:rsidRPr="002A3914">
              <w:t>81</w:t>
            </w:r>
            <w:r>
              <w:t>0,0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Максимальный охват населения регулярными маршрутами пассажирского транспорта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>
              <w:t>1.1</w:t>
            </w:r>
          </w:p>
        </w:tc>
      </w:tr>
      <w:tr w:rsidR="00A7382C" w:rsidRPr="00F319A8" w:rsidTr="00450310">
        <w:trPr>
          <w:trHeight w:val="292"/>
        </w:trPr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2015г.</w:t>
            </w:r>
          </w:p>
        </w:tc>
        <w:tc>
          <w:tcPr>
            <w:tcW w:w="1050" w:type="dxa"/>
            <w:vAlign w:val="center"/>
          </w:tcPr>
          <w:p w:rsidR="00A7382C" w:rsidRPr="002A3914" w:rsidRDefault="00A7382C" w:rsidP="00D700AE">
            <w:pPr>
              <w:spacing w:line="200" w:lineRule="exact"/>
              <w:ind w:firstLine="58"/>
              <w:jc w:val="center"/>
            </w:pPr>
            <w:r w:rsidRPr="002A3914">
              <w:t>853</w:t>
            </w:r>
            <w:r>
              <w:t>,0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ind w:firstLine="58"/>
              <w:jc w:val="center"/>
            </w:pP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ind w:firstLine="58"/>
              <w:jc w:val="center"/>
            </w:pP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ind w:firstLine="58"/>
              <w:jc w:val="center"/>
            </w:pPr>
            <w:r w:rsidRPr="002A3914">
              <w:t>853</w:t>
            </w:r>
            <w:r>
              <w:t>,0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</w:tr>
      <w:tr w:rsidR="00A7382C" w:rsidRPr="00F319A8" w:rsidTr="00450310">
        <w:trPr>
          <w:trHeight w:val="292"/>
        </w:trPr>
        <w:tc>
          <w:tcPr>
            <w:tcW w:w="15873" w:type="dxa"/>
            <w:gridSpan w:val="11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>
              <w:t>1.</w:t>
            </w:r>
            <w:r w:rsidRPr="002A3914">
              <w:t>3 Содержание,  реконструкция и модернизация автомобильных дорог, обеспечивающих формирование эффективных транспортных коридоров</w:t>
            </w:r>
          </w:p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и автодорожную доступность населенных пунктов Мокшанского района</w:t>
            </w:r>
          </w:p>
        </w:tc>
      </w:tr>
      <w:tr w:rsidR="00A7382C" w:rsidRPr="00F319A8" w:rsidTr="00727B1E">
        <w:trPr>
          <w:trHeight w:val="704"/>
        </w:trPr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1.3.1.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Проведение мероприятий по обеспечению  всесезонного содержания и ремонта автомобильных дорог, находящихся в собственности и безвозмездном пользовании Мокшанского района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Администрация</w:t>
            </w:r>
          </w:p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2014 г.</w:t>
            </w:r>
          </w:p>
        </w:tc>
        <w:tc>
          <w:tcPr>
            <w:tcW w:w="1050" w:type="dxa"/>
            <w:vAlign w:val="center"/>
          </w:tcPr>
          <w:p w:rsidR="00A7382C" w:rsidRPr="0033394E" w:rsidRDefault="00A7382C" w:rsidP="00D700AE">
            <w:pPr>
              <w:spacing w:line="200" w:lineRule="exact"/>
              <w:jc w:val="center"/>
              <w:rPr>
                <w:color w:val="FF0000"/>
              </w:rPr>
            </w:pPr>
            <w:r w:rsidRPr="00F319A8">
              <w:rPr>
                <w:spacing w:val="-20"/>
              </w:rPr>
              <w:t>3255,38</w:t>
            </w:r>
          </w:p>
        </w:tc>
        <w:tc>
          <w:tcPr>
            <w:tcW w:w="0" w:type="auto"/>
            <w:vAlign w:val="center"/>
          </w:tcPr>
          <w:p w:rsidR="00A7382C" w:rsidRPr="0033394E" w:rsidRDefault="00A7382C" w:rsidP="00D700AE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33394E" w:rsidRDefault="00A7382C" w:rsidP="00D700AE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33394E" w:rsidRDefault="00A7382C" w:rsidP="00D700AE">
            <w:pPr>
              <w:spacing w:line="200" w:lineRule="exact"/>
              <w:jc w:val="center"/>
              <w:rPr>
                <w:color w:val="FF0000"/>
              </w:rPr>
            </w:pPr>
            <w:r w:rsidRPr="00F319A8">
              <w:rPr>
                <w:spacing w:val="-20"/>
              </w:rPr>
              <w:t>3255,38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>
              <w:t>1.2</w:t>
            </w:r>
          </w:p>
        </w:tc>
      </w:tr>
      <w:tr w:rsidR="00A7382C" w:rsidRPr="00F319A8" w:rsidTr="00450310">
        <w:trPr>
          <w:trHeight w:val="292"/>
        </w:trPr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2015г.</w:t>
            </w:r>
          </w:p>
        </w:tc>
        <w:tc>
          <w:tcPr>
            <w:tcW w:w="1050" w:type="dxa"/>
            <w:vAlign w:val="center"/>
          </w:tcPr>
          <w:p w:rsidR="00A7382C" w:rsidRPr="00AE2FF0" w:rsidRDefault="00A7382C" w:rsidP="0033394E">
            <w:pPr>
              <w:spacing w:line="200" w:lineRule="exact"/>
              <w:jc w:val="center"/>
            </w:pPr>
            <w:r w:rsidRPr="00AE2FF0">
              <w:t>3 548,7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33394E">
            <w:pPr>
              <w:spacing w:line="200" w:lineRule="exact"/>
              <w:jc w:val="center"/>
            </w:pPr>
            <w:r w:rsidRPr="00AE2FF0">
              <w:t>3 548,7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</w:tr>
      <w:tr w:rsidR="00A7382C" w:rsidRPr="00F319A8" w:rsidTr="00727B1E">
        <w:trPr>
          <w:trHeight w:val="594"/>
        </w:trPr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1.3.</w:t>
            </w:r>
            <w: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  <w:rPr>
                <w:highlight w:val="yellow"/>
              </w:rPr>
            </w:pPr>
            <w:r w:rsidRPr="002A3914">
              <w:rPr>
                <w:spacing w:val="-20"/>
              </w:rPr>
              <w:t>Разработка проектной документации  на реконструкцию автодороги «Подъезд к ст. Рамзай»  на участке ПК0+00(611 км+920м) автомобильной дороги «М-5 «Урал»-ПК4+970 (здание вокзала  железнодорожной станции Рамзай Мокшанского района Пензенской области</w:t>
            </w:r>
            <w:r w:rsidRPr="002A3914">
              <w:rPr>
                <w:spacing w:val="-20"/>
                <w:highlight w:val="yellow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Администрация</w:t>
            </w:r>
          </w:p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2014г.</w:t>
            </w:r>
          </w:p>
        </w:tc>
        <w:tc>
          <w:tcPr>
            <w:tcW w:w="1050" w:type="dxa"/>
            <w:vAlign w:val="center"/>
          </w:tcPr>
          <w:p w:rsidR="00A7382C" w:rsidRPr="002A3914" w:rsidRDefault="00A7382C" w:rsidP="00D700AE">
            <w:pPr>
              <w:spacing w:line="200" w:lineRule="exact"/>
              <w:ind w:hanging="122"/>
              <w:jc w:val="center"/>
            </w:pPr>
            <w:r w:rsidRPr="002A3914">
              <w:t>3</w:t>
            </w:r>
            <w:r>
              <w:t> </w:t>
            </w:r>
            <w:r w:rsidRPr="002A3914">
              <w:t>563</w:t>
            </w:r>
            <w:r>
              <w:t>,</w:t>
            </w:r>
            <w:r w:rsidRPr="002A3914">
              <w:t>8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ind w:firstLine="73"/>
              <w:jc w:val="center"/>
            </w:pPr>
            <w:r w:rsidRPr="002A3914">
              <w:t>3</w:t>
            </w:r>
            <w:r>
              <w:t> </w:t>
            </w:r>
            <w:r w:rsidRPr="002A3914">
              <w:t>385</w:t>
            </w:r>
            <w:r>
              <w:t>,</w:t>
            </w:r>
            <w:r w:rsidRPr="002A3914">
              <w:t>6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ind w:hanging="122"/>
              <w:jc w:val="center"/>
            </w:pPr>
            <w:r w:rsidRPr="002A3914">
              <w:t>178</w:t>
            </w:r>
            <w:r>
              <w:t>,</w:t>
            </w:r>
            <w:r w:rsidRPr="002A3914">
              <w:t>2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ind w:hanging="55"/>
              <w:jc w:val="center"/>
            </w:pPr>
            <w:r w:rsidRPr="002A3914"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ind w:hanging="55"/>
              <w:jc w:val="center"/>
            </w:pPr>
            <w:r>
              <w:t>1.2</w:t>
            </w:r>
          </w:p>
        </w:tc>
      </w:tr>
      <w:tr w:rsidR="00A7382C" w:rsidRPr="00F319A8" w:rsidTr="00450310">
        <w:trPr>
          <w:trHeight w:val="514"/>
        </w:trPr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  <w:rPr>
                <w:highlight w:val="yellow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2015г.</w:t>
            </w:r>
          </w:p>
        </w:tc>
        <w:tc>
          <w:tcPr>
            <w:tcW w:w="1050" w:type="dxa"/>
            <w:vAlign w:val="center"/>
          </w:tcPr>
          <w:p w:rsidR="00A7382C" w:rsidRPr="002A3914" w:rsidRDefault="00A7382C" w:rsidP="00D700AE">
            <w:pPr>
              <w:spacing w:line="200" w:lineRule="exact"/>
              <w:ind w:hanging="122"/>
              <w:jc w:val="center"/>
            </w:pP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ind w:hanging="55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D700AE">
            <w:pPr>
              <w:spacing w:line="200" w:lineRule="exact"/>
              <w:ind w:hanging="55"/>
              <w:jc w:val="center"/>
            </w:pPr>
          </w:p>
        </w:tc>
      </w:tr>
      <w:tr w:rsidR="00A7382C" w:rsidRPr="00F319A8" w:rsidTr="00727B1E">
        <w:trPr>
          <w:trHeight w:val="993"/>
        </w:trPr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1.3.</w:t>
            </w:r>
            <w:r>
              <w:t>3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  <w:rPr>
                <w:spacing w:val="-20"/>
                <w:highlight w:val="yellow"/>
              </w:rPr>
            </w:pPr>
            <w:r w:rsidRPr="002A3914">
              <w:rPr>
                <w:spacing w:val="-20"/>
              </w:rPr>
              <w:t>Корректировка проектной документации  на реконструкцию автодороги «Подъезд к ст. Рамзай»  на участке ПК0+00(611 км+920м) автомобильной дороги «М-5 «Урал»-ПК4+970 (здание вокзала  железнодорожной станции Рамзай Мокшанского района Пензенской области</w:t>
            </w:r>
            <w:r w:rsidRPr="002A3914">
              <w:rPr>
                <w:spacing w:val="-20"/>
                <w:highlight w:val="yellow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Администрация</w:t>
            </w:r>
          </w:p>
          <w:p w:rsidR="00A7382C" w:rsidRPr="002A3914" w:rsidRDefault="00A7382C" w:rsidP="00D700AE">
            <w:pPr>
              <w:spacing w:line="200" w:lineRule="exact"/>
              <w:jc w:val="center"/>
            </w:pPr>
            <w:r w:rsidRPr="002A3914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F319A8">
              <w:t>2014г.</w:t>
            </w:r>
          </w:p>
        </w:tc>
        <w:tc>
          <w:tcPr>
            <w:tcW w:w="1050" w:type="dxa"/>
            <w:vAlign w:val="center"/>
          </w:tcPr>
          <w:p w:rsidR="00A7382C" w:rsidRPr="002A3914" w:rsidRDefault="00A7382C" w:rsidP="00D700AE">
            <w:pPr>
              <w:spacing w:line="200" w:lineRule="exact"/>
              <w:ind w:hanging="122"/>
              <w:jc w:val="center"/>
            </w:pPr>
            <w:r w:rsidRPr="00F319A8">
              <w:rPr>
                <w:iCs/>
              </w:rPr>
              <w:t>815,14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  <w:r w:rsidRPr="00F319A8">
              <w:rPr>
                <w:iCs/>
              </w:rPr>
              <w:t>815,14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ind w:hanging="55"/>
              <w:jc w:val="center"/>
            </w:pPr>
            <w:r w:rsidRPr="002A3914"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D700AE">
            <w:pPr>
              <w:spacing w:line="200" w:lineRule="exact"/>
              <w:ind w:hanging="55"/>
              <w:jc w:val="center"/>
            </w:pPr>
            <w:r>
              <w:t>1.2</w:t>
            </w:r>
          </w:p>
        </w:tc>
      </w:tr>
      <w:tr w:rsidR="00A7382C" w:rsidRPr="00F319A8" w:rsidTr="00103648">
        <w:trPr>
          <w:trHeight w:val="1027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2015г.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</w:tr>
      <w:tr w:rsidR="00A7382C" w:rsidRPr="00F319A8" w:rsidTr="00727B1E">
        <w:trPr>
          <w:trHeight w:val="594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1.3.</w:t>
            </w:r>
            <w: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rPr>
                <w:spacing w:val="-20"/>
              </w:rPr>
              <w:t>Реконструкция автодороги «Подъезд к ст. Рамзай»  на участке ПК0+00(611 км+920м) автомобильной дороги «М-5 «Урал»-ПК4+970 (здание вокзала  железнодорожной станции Рамзай Мокшанского района Пензенской области)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2014г.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CF6401">
            <w:pPr>
              <w:spacing w:line="200" w:lineRule="exact"/>
              <w:ind w:hanging="122"/>
              <w:jc w:val="center"/>
            </w:pPr>
            <w:r w:rsidRPr="00F319A8">
              <w:t>61</w:t>
            </w:r>
            <w:r>
              <w:t> </w:t>
            </w:r>
            <w:r w:rsidRPr="00F319A8">
              <w:t>844</w:t>
            </w:r>
            <w:r>
              <w:t>,8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  <w:r w:rsidRPr="00F319A8">
              <w:t>59</w:t>
            </w:r>
            <w:r>
              <w:t> </w:t>
            </w:r>
            <w:r w:rsidRPr="00F319A8">
              <w:t>130</w:t>
            </w:r>
            <w:r>
              <w:t>,</w:t>
            </w:r>
            <w:r w:rsidRPr="00F319A8">
              <w:t>5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CF6401">
            <w:pPr>
              <w:spacing w:line="200" w:lineRule="exact"/>
              <w:ind w:hanging="122"/>
              <w:jc w:val="center"/>
            </w:pPr>
            <w:r w:rsidRPr="00F319A8">
              <w:t>2</w:t>
            </w:r>
            <w:r>
              <w:t> </w:t>
            </w:r>
            <w:r w:rsidRPr="00F319A8">
              <w:t>714</w:t>
            </w:r>
            <w:r>
              <w:t>,3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 w:rsidRPr="00F319A8"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>
              <w:t>1.2</w:t>
            </w:r>
          </w:p>
        </w:tc>
      </w:tr>
      <w:tr w:rsidR="00A7382C" w:rsidRPr="00F319A8" w:rsidTr="00450310">
        <w:trPr>
          <w:trHeight w:val="292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2015г.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</w:tr>
      <w:tr w:rsidR="00A7382C" w:rsidRPr="00F319A8" w:rsidTr="00727B1E">
        <w:trPr>
          <w:trHeight w:val="1003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1.3.</w:t>
            </w:r>
            <w: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rPr>
                <w:spacing w:val="-20"/>
              </w:rPr>
              <w:t>Технический надзор за выполнением работ  по реконструкцияи автодороги «Подъезд к ст. Рамзай»  на участке ПК0+00(611 км+920м) автомобильной дороги «М-5 «Урал»-ПК4+970 (здание вокзала  железнодорожной станции Рамзай Мокшанского района Пензенской области)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2014г.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  <w:r w:rsidRPr="00F319A8">
              <w:rPr>
                <w:iCs/>
              </w:rPr>
              <w:t>98,23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  <w:r w:rsidRPr="00F319A8">
              <w:rPr>
                <w:iCs/>
              </w:rPr>
              <w:t>98,23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 w:rsidRPr="00F319A8"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>
              <w:t>1.2</w:t>
            </w:r>
          </w:p>
        </w:tc>
      </w:tr>
      <w:tr w:rsidR="00A7382C" w:rsidRPr="00F319A8" w:rsidTr="00450310">
        <w:trPr>
          <w:trHeight w:val="292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  <w:rPr>
                <w:spacing w:val="-2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2015г.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</w:tr>
      <w:tr w:rsidR="00A7382C" w:rsidRPr="00F319A8" w:rsidTr="00727B1E">
        <w:trPr>
          <w:trHeight w:val="594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1.3.</w:t>
            </w:r>
            <w:r>
              <w:t>6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rPr>
                <w:spacing w:val="-20"/>
              </w:rPr>
              <w:t>Ремонт автомобильной дороги «Подъезд   к кемпингу «Чистые пруды»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2014г.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  <w:r w:rsidRPr="00F319A8">
              <w:t>69</w:t>
            </w:r>
            <w:r>
              <w:t>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  <w:r w:rsidRPr="00F319A8">
              <w:t>69</w:t>
            </w:r>
            <w:r>
              <w:t>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 w:rsidRPr="00F319A8"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>
              <w:t>1.2</w:t>
            </w:r>
          </w:p>
        </w:tc>
      </w:tr>
      <w:tr w:rsidR="00A7382C" w:rsidRPr="00F319A8" w:rsidTr="00103648">
        <w:trPr>
          <w:trHeight w:val="1348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2015г.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</w:tr>
      <w:tr w:rsidR="00A7382C" w:rsidRPr="00F319A8" w:rsidTr="00727B1E">
        <w:trPr>
          <w:trHeight w:val="594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1.3.</w:t>
            </w:r>
            <w:r>
              <w:t>7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Ремонт автомобильной дороги «  М-5 «Урал»  -«Чистые пруды»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2014г.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  <w:r w:rsidRPr="00F319A8">
              <w:t>472</w:t>
            </w:r>
            <w:r>
              <w:t>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  <w:r w:rsidRPr="00F319A8">
              <w:t>472</w:t>
            </w:r>
            <w:r>
              <w:t>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 w:rsidRPr="00F319A8"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>
              <w:t>1.2</w:t>
            </w:r>
          </w:p>
        </w:tc>
      </w:tr>
      <w:tr w:rsidR="00A7382C" w:rsidRPr="00F319A8" w:rsidTr="00450310">
        <w:trPr>
          <w:trHeight w:val="292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  <w:rPr>
                <w:spacing w:val="-2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2015г.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</w:tr>
      <w:tr w:rsidR="00A7382C" w:rsidRPr="00F319A8" w:rsidTr="00727B1E">
        <w:trPr>
          <w:trHeight w:val="594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1.3.</w:t>
            </w:r>
            <w:r>
              <w:t>8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Разработка  Схемы  размещения рекламы  на  территориях, прилегающих  к автомобильным дорогам федерального, регионального и местного значения , расположенным в Мокшанском  районе Пензенской области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2014г.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  <w:r>
              <w:t>60,0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  <w:r>
              <w:t>60,0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 w:rsidRPr="00F319A8"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>
              <w:t>1.2</w:t>
            </w:r>
          </w:p>
        </w:tc>
      </w:tr>
      <w:tr w:rsidR="00A7382C" w:rsidRPr="00F319A8" w:rsidTr="00450310">
        <w:trPr>
          <w:trHeight w:val="292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2015г.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ind w:hanging="122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ind w:firstLine="73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</w:tr>
      <w:tr w:rsidR="00A7382C" w:rsidRPr="00F319A8" w:rsidTr="00727B1E">
        <w:trPr>
          <w:trHeight w:val="748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1.3.</w:t>
            </w:r>
            <w:r>
              <w:t>9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Изготовление проектной документации на ремонт моста через реку Мокша на автомобильной дороге «Подъезд к п. Ясная Поляна Мокшанского района»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2014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 w:rsidRPr="00F319A8">
              <w:t>Обеспечение эффективного использования ассигнований на содержание объектов дорожной инфраструктуры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>
              <w:t>1.2</w:t>
            </w:r>
          </w:p>
        </w:tc>
      </w:tr>
      <w:tr w:rsidR="00A7382C" w:rsidRPr="00F319A8" w:rsidTr="00450310">
        <w:trPr>
          <w:trHeight w:val="368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2015 г.</w:t>
            </w:r>
          </w:p>
        </w:tc>
        <w:tc>
          <w:tcPr>
            <w:tcW w:w="1050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100,0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100,0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</w:tr>
      <w:tr w:rsidR="00A7382C" w:rsidRPr="00F319A8" w:rsidTr="00727B1E">
        <w:trPr>
          <w:trHeight w:val="527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1.3.1</w:t>
            </w:r>
            <w: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Ремонт моста через реку Мокша на автомобильной дороге «Подъезд к п. Ясная Поляна Мокшанского района»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D700AE">
            <w:pPr>
              <w:spacing w:line="200" w:lineRule="exact"/>
              <w:jc w:val="center"/>
            </w:pPr>
            <w:r w:rsidRPr="00F319A8"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2014 г.</w:t>
            </w:r>
          </w:p>
        </w:tc>
        <w:tc>
          <w:tcPr>
            <w:tcW w:w="1050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AE2FF0" w:rsidRDefault="00A7382C" w:rsidP="00D700AE">
            <w:pPr>
              <w:spacing w:line="200" w:lineRule="exact"/>
              <w:ind w:hanging="55"/>
              <w:jc w:val="center"/>
            </w:pPr>
            <w:r w:rsidRPr="00AE2FF0"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  <w:r>
              <w:t>1.2</w:t>
            </w:r>
          </w:p>
        </w:tc>
      </w:tr>
      <w:tr w:rsidR="00A7382C" w:rsidRPr="00F319A8" w:rsidTr="00450310">
        <w:trPr>
          <w:trHeight w:val="257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jc w:val="center"/>
            </w:pPr>
          </w:p>
        </w:tc>
        <w:tc>
          <w:tcPr>
            <w:tcW w:w="1013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2015 г.</w:t>
            </w:r>
          </w:p>
        </w:tc>
        <w:tc>
          <w:tcPr>
            <w:tcW w:w="1050" w:type="dxa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2 372,5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  <w:r w:rsidRPr="00AE2FF0">
              <w:t>2 372,5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D700AE">
            <w:pPr>
              <w:spacing w:line="200" w:lineRule="exact"/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AE2FF0" w:rsidRDefault="00A7382C" w:rsidP="00D700AE">
            <w:pPr>
              <w:spacing w:line="200" w:lineRule="exact"/>
              <w:ind w:hanging="55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spacing w:line="200" w:lineRule="exact"/>
              <w:ind w:hanging="55"/>
              <w:jc w:val="center"/>
            </w:pPr>
          </w:p>
        </w:tc>
      </w:tr>
      <w:tr w:rsidR="00A7382C" w:rsidRPr="00F319A8" w:rsidTr="00450310">
        <w:trPr>
          <w:trHeight w:val="292"/>
        </w:trPr>
        <w:tc>
          <w:tcPr>
            <w:tcW w:w="15873" w:type="dxa"/>
            <w:gridSpan w:val="11"/>
            <w:vAlign w:val="center"/>
          </w:tcPr>
          <w:p w:rsidR="00A7382C" w:rsidRPr="00F319A8" w:rsidRDefault="00A7382C" w:rsidP="00D700AE">
            <w:pPr>
              <w:jc w:val="center"/>
              <w:rPr>
                <w:b/>
              </w:rPr>
            </w:pPr>
            <w:r w:rsidRPr="00F319A8">
              <w:rPr>
                <w:b/>
              </w:rPr>
              <w:t>Подпрограмма 2  Мероприятия межмуниципального характера по охране окружающей среды в Мокшанском районе Пензенской области</w:t>
            </w:r>
          </w:p>
        </w:tc>
      </w:tr>
      <w:tr w:rsidR="00A7382C" w:rsidRPr="00F319A8" w:rsidTr="00450310">
        <w:trPr>
          <w:trHeight w:val="569"/>
        </w:trPr>
        <w:tc>
          <w:tcPr>
            <w:tcW w:w="15873" w:type="dxa"/>
            <w:gridSpan w:val="11"/>
            <w:vAlign w:val="center"/>
          </w:tcPr>
          <w:p w:rsidR="00A7382C" w:rsidRPr="00F319A8" w:rsidRDefault="00A7382C" w:rsidP="00D700AE">
            <w:pPr>
              <w:spacing w:line="276" w:lineRule="auto"/>
              <w:jc w:val="center"/>
            </w:pPr>
            <w:r w:rsidRPr="00F319A8">
              <w:rPr>
                <w:b/>
              </w:rPr>
              <w:t xml:space="preserve">Цель подпрограммы: </w:t>
            </w:r>
            <w:r w:rsidRPr="00F319A8">
              <w:t>обеспечение конституционных прав граждан на благоприятную окружающую среду за счет стабилизации экологической обстановки</w:t>
            </w:r>
          </w:p>
          <w:p w:rsidR="00A7382C" w:rsidRPr="00F319A8" w:rsidRDefault="00A7382C" w:rsidP="00D700AE">
            <w:pPr>
              <w:spacing w:line="276" w:lineRule="auto"/>
              <w:jc w:val="center"/>
              <w:rPr>
                <w:b/>
              </w:rPr>
            </w:pPr>
            <w:r w:rsidRPr="00F319A8">
              <w:t>в Мокшанском районе Пензенской области</w:t>
            </w:r>
          </w:p>
        </w:tc>
      </w:tr>
      <w:tr w:rsidR="00A7382C" w:rsidRPr="00F319A8" w:rsidTr="00450310">
        <w:trPr>
          <w:trHeight w:val="292"/>
        </w:trPr>
        <w:tc>
          <w:tcPr>
            <w:tcW w:w="15873" w:type="dxa"/>
            <w:gridSpan w:val="11"/>
            <w:vAlign w:val="center"/>
          </w:tcPr>
          <w:p w:rsidR="00A7382C" w:rsidRPr="00F319A8" w:rsidRDefault="00A7382C" w:rsidP="000438B7">
            <w:pPr>
              <w:jc w:val="center"/>
              <w:rPr>
                <w:b/>
              </w:rPr>
            </w:pPr>
            <w:r w:rsidRPr="00F319A8">
              <w:rPr>
                <w:b/>
              </w:rPr>
              <w:t xml:space="preserve">Задача подпрограммы </w:t>
            </w:r>
            <w:r w:rsidRPr="00F319A8">
              <w:t>Организация и осуществление в Мокшанском районе проектов и мероприятий в сфере охраны окружающей среды и экологической безопасности</w:t>
            </w:r>
          </w:p>
        </w:tc>
      </w:tr>
      <w:tr w:rsidR="00A7382C" w:rsidRPr="00F319A8" w:rsidTr="00450310">
        <w:trPr>
          <w:trHeight w:val="292"/>
        </w:trPr>
        <w:tc>
          <w:tcPr>
            <w:tcW w:w="15873" w:type="dxa"/>
            <w:gridSpan w:val="11"/>
            <w:vAlign w:val="center"/>
          </w:tcPr>
          <w:p w:rsidR="00A7382C" w:rsidRPr="00F319A8" w:rsidRDefault="00A7382C" w:rsidP="00D700AE">
            <w:pPr>
              <w:jc w:val="center"/>
              <w:rPr>
                <w:b/>
              </w:rPr>
            </w:pPr>
            <w:r w:rsidRPr="00F319A8">
              <w:t>2.1.Организация и осуществление в Мокшанском районе проектов и мероприятий в сфере охраны окружающей среды и экологической безопасности</w:t>
            </w:r>
          </w:p>
        </w:tc>
      </w:tr>
      <w:tr w:rsidR="00A7382C" w:rsidRPr="00F319A8" w:rsidTr="00727B1E">
        <w:trPr>
          <w:trHeight w:val="532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2.1.1.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Обустройство контейнерных площадок  / пунктов приёма твердых бытовых отходов/ для сбора отходов в населенных пунктах Мокшанского района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Администрации   сельских поселений  (по согласованию)</w:t>
            </w:r>
          </w:p>
          <w:p w:rsidR="00A7382C" w:rsidRPr="00F319A8" w:rsidRDefault="00A7382C" w:rsidP="00D700AE">
            <w:pPr>
              <w:jc w:val="center"/>
              <w:rPr>
                <w:spacing w:val="-20"/>
              </w:rPr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2014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br/>
            </w:r>
            <w:r w:rsidRPr="00F319A8">
              <w:rPr>
                <w:spacing w:val="-20"/>
              </w:rPr>
              <w:t xml:space="preserve">Оздоровление       </w:t>
            </w:r>
            <w:r w:rsidRPr="00F319A8">
              <w:rPr>
                <w:spacing w:val="-20"/>
              </w:rPr>
              <w:br/>
              <w:t xml:space="preserve">экологической      </w:t>
            </w:r>
            <w:r w:rsidRPr="00F319A8">
              <w:rPr>
                <w:spacing w:val="-20"/>
              </w:rPr>
              <w:br/>
              <w:t xml:space="preserve">обстановки в       </w:t>
            </w:r>
            <w:r w:rsidRPr="00F319A8">
              <w:rPr>
                <w:spacing w:val="-20"/>
              </w:rPr>
              <w:br/>
              <w:t>населенных пунктах</w:t>
            </w:r>
          </w:p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38544F">
            <w:pPr>
              <w:jc w:val="center"/>
            </w:pPr>
            <w:r>
              <w:t>2.1</w:t>
            </w:r>
          </w:p>
        </w:tc>
      </w:tr>
      <w:tr w:rsidR="00A7382C" w:rsidRPr="00F319A8" w:rsidTr="00450310">
        <w:trPr>
          <w:trHeight w:val="292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2015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</w:tr>
      <w:tr w:rsidR="00A7382C" w:rsidRPr="00F319A8" w:rsidTr="00727B1E">
        <w:trPr>
          <w:trHeight w:val="627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2.1.2.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Содержание территории Полигона ТБО в рабочем поселке Мокшан Мокшан-ского района Пензенской области, в том числе:</w:t>
            </w:r>
          </w:p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устройство ограждения, установка мусороперерабатывающего комплекса, приобретение спецтехники,</w:t>
            </w:r>
            <w:r>
              <w:rPr>
                <w:spacing w:val="-20"/>
              </w:rPr>
              <w:t xml:space="preserve"> </w:t>
            </w:r>
            <w:r w:rsidRPr="00F319A8">
              <w:rPr>
                <w:spacing w:val="-20"/>
              </w:rPr>
              <w:t>строительство административного помещения и въездной группы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2014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500</w:t>
            </w:r>
            <w:r>
              <w:t>,</w:t>
            </w:r>
            <w:r w:rsidRPr="00F319A8">
              <w:t>02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500</w:t>
            </w:r>
            <w:r>
              <w:t>,</w:t>
            </w:r>
            <w:r w:rsidRPr="00F319A8">
              <w:t>02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rPr>
                <w:spacing w:val="-20"/>
              </w:rPr>
              <w:t xml:space="preserve">Нормативное содержание   </w:t>
            </w:r>
            <w:r w:rsidRPr="00F319A8">
              <w:rPr>
                <w:spacing w:val="-20"/>
              </w:rPr>
              <w:br/>
              <w:t xml:space="preserve">мест              </w:t>
            </w:r>
            <w:r w:rsidRPr="00F319A8">
              <w:rPr>
                <w:spacing w:val="-20"/>
              </w:rPr>
              <w:br/>
              <w:t>санкционированного</w:t>
            </w:r>
            <w:r w:rsidRPr="00F319A8">
              <w:rPr>
                <w:spacing w:val="-20"/>
              </w:rPr>
              <w:br/>
              <w:t>размещения твердых</w:t>
            </w:r>
            <w:r w:rsidRPr="00F319A8">
              <w:rPr>
                <w:spacing w:val="-20"/>
              </w:rPr>
              <w:br/>
              <w:t xml:space="preserve">бытовых отходов   </w:t>
            </w:r>
            <w:r w:rsidRPr="00F319A8">
              <w:rPr>
                <w:spacing w:val="-20"/>
              </w:rPr>
              <w:br/>
              <w:t>населенных пунктов</w:t>
            </w:r>
            <w:r w:rsidRPr="00F319A8">
              <w:rPr>
                <w:spacing w:val="-20"/>
              </w:rPr>
              <w:br/>
              <w:t>Мокшанского района Пензенской области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38544F">
            <w:pPr>
              <w:jc w:val="center"/>
              <w:rPr>
                <w:spacing w:val="-20"/>
              </w:rPr>
            </w:pPr>
            <w:r>
              <w:t>2.1</w:t>
            </w:r>
          </w:p>
        </w:tc>
      </w:tr>
      <w:tr w:rsidR="00A7382C" w:rsidRPr="00F319A8" w:rsidTr="00450310">
        <w:trPr>
          <w:trHeight w:val="292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2015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-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-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</w:tr>
      <w:tr w:rsidR="00A7382C" w:rsidRPr="00F319A8" w:rsidTr="00450310">
        <w:trPr>
          <w:trHeight w:val="292"/>
        </w:trPr>
        <w:tc>
          <w:tcPr>
            <w:tcW w:w="15873" w:type="dxa"/>
            <w:gridSpan w:val="11"/>
            <w:vAlign w:val="center"/>
          </w:tcPr>
          <w:p w:rsidR="00A7382C" w:rsidRPr="00F319A8" w:rsidRDefault="00A7382C" w:rsidP="00D700AE">
            <w:pPr>
              <w:jc w:val="center"/>
              <w:rPr>
                <w:b/>
              </w:rPr>
            </w:pPr>
            <w:r w:rsidRPr="00F319A8">
              <w:t>2.2. Повышение уровня экологической культуры, природоохранного образования населения Мокшанского  района Пензенской области</w:t>
            </w:r>
          </w:p>
        </w:tc>
      </w:tr>
      <w:tr w:rsidR="00A7382C" w:rsidRPr="00F319A8" w:rsidTr="00727B1E">
        <w:trPr>
          <w:trHeight w:val="594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2.2.1.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Проведение мероприятий по повышению уровня экологической культуры населения, воспитанию и просвещению в сфере охраны природы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D700AE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Управление образованием администрации</w:t>
            </w:r>
          </w:p>
          <w:p w:rsidR="00A7382C" w:rsidRPr="00F319A8" w:rsidRDefault="00A7382C" w:rsidP="00D700AE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района;</w:t>
            </w:r>
          </w:p>
          <w:p w:rsidR="00A7382C" w:rsidRPr="00F319A8" w:rsidRDefault="00A7382C" w:rsidP="00D700AE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отдел по реализации молодежной политики, культуре,</w:t>
            </w:r>
          </w:p>
          <w:p w:rsidR="00A7382C" w:rsidRPr="00F319A8" w:rsidRDefault="00A7382C" w:rsidP="00D700AE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физкультуре и спорту</w:t>
            </w:r>
          </w:p>
          <w:p w:rsidR="00A7382C" w:rsidRPr="00F319A8" w:rsidRDefault="00A7382C" w:rsidP="00D700AE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администрации</w:t>
            </w:r>
          </w:p>
          <w:p w:rsidR="00A7382C" w:rsidRPr="00F319A8" w:rsidRDefault="00A7382C" w:rsidP="00D700AE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2014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2089" w:type="dxa"/>
            <w:vMerge w:val="restart"/>
            <w:vAlign w:val="center"/>
          </w:tcPr>
          <w:p w:rsidR="00A7382C" w:rsidRPr="00F319A8" w:rsidRDefault="00A7382C" w:rsidP="00D700AE">
            <w:pPr>
              <w:ind w:firstLine="8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Увеличение количества мероприятий по просвещению  в сфере охраны природы и природоохранных  акций, проводимых на территории Мокшанского района Пензенской области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EE0E2E">
            <w:pPr>
              <w:ind w:firstLine="8"/>
              <w:jc w:val="center"/>
              <w:rPr>
                <w:spacing w:val="-20"/>
              </w:rPr>
            </w:pPr>
            <w:r>
              <w:rPr>
                <w:spacing w:val="-20"/>
              </w:rPr>
              <w:t>2.2</w:t>
            </w:r>
          </w:p>
        </w:tc>
      </w:tr>
      <w:tr w:rsidR="00A7382C" w:rsidRPr="00F319A8" w:rsidTr="00450310">
        <w:trPr>
          <w:trHeight w:val="292"/>
        </w:trPr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1013" w:type="dxa"/>
            <w:vAlign w:val="center"/>
          </w:tcPr>
          <w:p w:rsidR="00A7382C" w:rsidRPr="00F319A8" w:rsidRDefault="00A7382C" w:rsidP="00D700AE">
            <w:pPr>
              <w:jc w:val="center"/>
            </w:pPr>
            <w:r w:rsidRPr="00F319A8">
              <w:t>2015 г.</w:t>
            </w:r>
          </w:p>
        </w:tc>
        <w:tc>
          <w:tcPr>
            <w:tcW w:w="1050" w:type="dxa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2089" w:type="dxa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D700AE">
            <w:pPr>
              <w:jc w:val="center"/>
            </w:pPr>
          </w:p>
        </w:tc>
      </w:tr>
    </w:tbl>
    <w:p w:rsidR="00A7382C" w:rsidRDefault="00A7382C" w:rsidP="00AD2C9B">
      <w:pPr>
        <w:jc w:val="right"/>
        <w:sectPr w:rsidR="00A7382C" w:rsidSect="004F245E">
          <w:footerReference w:type="even" r:id="rId8"/>
          <w:footerReference w:type="default" r:id="rId9"/>
          <w:endnotePr>
            <w:numFmt w:val="decimal"/>
          </w:endnotePr>
          <w:pgSz w:w="16840" w:h="11907" w:orient="landscape"/>
          <w:pgMar w:top="851" w:right="899" w:bottom="539" w:left="567" w:header="720" w:footer="720" w:gutter="0"/>
          <w:pgNumType w:start="1"/>
          <w:cols w:space="720"/>
          <w:titlePg/>
          <w:docGrid w:linePitch="272"/>
        </w:sectPr>
      </w:pPr>
    </w:p>
    <w:p w:rsidR="00A7382C" w:rsidRPr="00F319A8" w:rsidRDefault="00A7382C" w:rsidP="00AD2C9B">
      <w:pPr>
        <w:jc w:val="right"/>
      </w:pPr>
      <w:r w:rsidRPr="00F319A8">
        <w:t xml:space="preserve">Приложение № </w:t>
      </w:r>
      <w:r>
        <w:t>8</w:t>
      </w:r>
    </w:p>
    <w:p w:rsidR="00A7382C" w:rsidRPr="00F319A8" w:rsidRDefault="00A7382C" w:rsidP="00AD2C9B">
      <w:pPr>
        <w:jc w:val="right"/>
      </w:pPr>
      <w:r w:rsidRPr="00F319A8">
        <w:t xml:space="preserve">к муниципальной программе </w:t>
      </w:r>
    </w:p>
    <w:p w:rsidR="00A7382C" w:rsidRPr="00F319A8" w:rsidRDefault="00A7382C" w:rsidP="00AD2C9B">
      <w:pPr>
        <w:jc w:val="right"/>
      </w:pPr>
      <w:r w:rsidRPr="00F319A8">
        <w:t xml:space="preserve">  «Модернизация и реформирование </w:t>
      </w:r>
    </w:p>
    <w:p w:rsidR="00A7382C" w:rsidRPr="00F319A8" w:rsidRDefault="00A7382C" w:rsidP="00AD2C9B">
      <w:pPr>
        <w:jc w:val="right"/>
      </w:pPr>
      <w:r w:rsidRPr="00F319A8">
        <w:t>систем жизнеобеспечения и объектов</w:t>
      </w:r>
    </w:p>
    <w:p w:rsidR="00A7382C" w:rsidRPr="00F319A8" w:rsidRDefault="00A7382C" w:rsidP="00AD2C9B">
      <w:pPr>
        <w:jc w:val="right"/>
      </w:pPr>
      <w:r w:rsidRPr="00F319A8">
        <w:t xml:space="preserve"> коммунальной инфраструктуры в </w:t>
      </w:r>
    </w:p>
    <w:p w:rsidR="00A7382C" w:rsidRPr="00F319A8" w:rsidRDefault="00A7382C" w:rsidP="00AD2C9B">
      <w:pPr>
        <w:jc w:val="right"/>
      </w:pPr>
      <w:r w:rsidRPr="00F319A8">
        <w:t xml:space="preserve">Мокшанском районе Пензенской </w:t>
      </w:r>
    </w:p>
    <w:p w:rsidR="00A7382C" w:rsidRPr="00F319A8" w:rsidRDefault="00A7382C" w:rsidP="00AD2C9B">
      <w:pPr>
        <w:jc w:val="right"/>
      </w:pPr>
      <w:r w:rsidRPr="00F319A8">
        <w:t>области на 2014-2017 годы»</w:t>
      </w:r>
    </w:p>
    <w:p w:rsidR="00A7382C" w:rsidRPr="00F319A8" w:rsidRDefault="00A7382C" w:rsidP="00AD2C9B">
      <w:pPr>
        <w:rPr>
          <w:b/>
          <w:bCs/>
        </w:rPr>
      </w:pPr>
    </w:p>
    <w:p w:rsidR="00A7382C" w:rsidRPr="00D64766" w:rsidRDefault="00A7382C" w:rsidP="00AD2C9B">
      <w:pPr>
        <w:pStyle w:val="ConsPlusNormal"/>
        <w:jc w:val="center"/>
        <w:rPr>
          <w:rFonts w:ascii="Times New Roman" w:hAnsi="Times New Roman"/>
        </w:rPr>
      </w:pPr>
      <w:r w:rsidRPr="00D64766">
        <w:rPr>
          <w:rFonts w:ascii="Times New Roman" w:hAnsi="Times New Roman"/>
        </w:rPr>
        <w:t>ПЕРЕЧЕНЬ</w:t>
      </w:r>
    </w:p>
    <w:p w:rsidR="00A7382C" w:rsidRPr="00185A41" w:rsidRDefault="00A7382C" w:rsidP="00AD2C9B">
      <w:pPr>
        <w:pStyle w:val="ConsPlusNormal"/>
        <w:jc w:val="center"/>
        <w:rPr>
          <w:rFonts w:ascii="Times New Roman" w:hAnsi="Times New Roman"/>
        </w:rPr>
      </w:pPr>
      <w:r w:rsidRPr="00185A41">
        <w:rPr>
          <w:rFonts w:ascii="Times New Roman" w:hAnsi="Times New Roman"/>
        </w:rPr>
        <w:t>основных мероприятий, мероприятий муниципальной программы</w:t>
      </w:r>
    </w:p>
    <w:p w:rsidR="00A7382C" w:rsidRPr="00185A41" w:rsidRDefault="00A7382C" w:rsidP="00AD2C9B">
      <w:pPr>
        <w:jc w:val="center"/>
        <w:rPr>
          <w:b/>
          <w:bCs/>
        </w:rPr>
      </w:pPr>
      <w:r w:rsidRPr="00185A41">
        <w:rPr>
          <w:b/>
          <w:bCs/>
        </w:rPr>
        <w:t xml:space="preserve">«Модернизация и реформирование систем жизнеобеспечения и объектов коммунальной инфраструктуры </w:t>
      </w:r>
    </w:p>
    <w:p w:rsidR="00A7382C" w:rsidRPr="00185A41" w:rsidRDefault="00A7382C" w:rsidP="00AD2C9B">
      <w:pPr>
        <w:jc w:val="center"/>
        <w:rPr>
          <w:b/>
          <w:bCs/>
        </w:rPr>
      </w:pPr>
      <w:r w:rsidRPr="00185A41">
        <w:rPr>
          <w:b/>
          <w:bCs/>
        </w:rPr>
        <w:t>в Мокшанском районе Пензенской области на 2016-20</w:t>
      </w:r>
      <w:r>
        <w:rPr>
          <w:b/>
          <w:bCs/>
        </w:rPr>
        <w:t>20</w:t>
      </w:r>
      <w:r w:rsidRPr="00185A41">
        <w:rPr>
          <w:b/>
          <w:bCs/>
        </w:rPr>
        <w:t xml:space="preserve"> годы» </w:t>
      </w:r>
    </w:p>
    <w:p w:rsidR="00A7382C" w:rsidRPr="004D588E" w:rsidRDefault="00A7382C" w:rsidP="00AD2C9B">
      <w:pPr>
        <w:jc w:val="center"/>
        <w:rPr>
          <w:b/>
          <w:bCs/>
        </w:rPr>
      </w:pPr>
      <w:r w:rsidRPr="00185A41">
        <w:rPr>
          <w:b/>
        </w:rPr>
        <w:t>на 2016 - 2020 годы</w:t>
      </w:r>
    </w:p>
    <w:tbl>
      <w:tblPr>
        <w:tblW w:w="15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7"/>
        <w:gridCol w:w="2844"/>
        <w:gridCol w:w="1596"/>
        <w:gridCol w:w="1101"/>
        <w:gridCol w:w="894"/>
        <w:gridCol w:w="1269"/>
        <w:gridCol w:w="1126"/>
        <w:gridCol w:w="1309"/>
        <w:gridCol w:w="1464"/>
        <w:gridCol w:w="1849"/>
        <w:gridCol w:w="1578"/>
      </w:tblGrid>
      <w:tr w:rsidR="00A7382C" w:rsidRPr="00F319A8" w:rsidTr="004F245E"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№ п/п</w:t>
            </w:r>
          </w:p>
        </w:tc>
        <w:tc>
          <w:tcPr>
            <w:tcW w:w="2844" w:type="dxa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Наименование</w:t>
            </w:r>
          </w:p>
          <w:p w:rsidR="00A7382C" w:rsidRPr="00F319A8" w:rsidRDefault="00A7382C" w:rsidP="004A34D2">
            <w:pPr>
              <w:jc w:val="center"/>
            </w:pPr>
            <w:r>
              <w:t xml:space="preserve">основного </w:t>
            </w:r>
            <w:r w:rsidRPr="00F319A8">
              <w:t>мероприятия</w:t>
            </w:r>
            <w:r>
              <w:t>, мероприятия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Исполнители</w:t>
            </w:r>
          </w:p>
        </w:tc>
        <w:tc>
          <w:tcPr>
            <w:tcW w:w="1101" w:type="dxa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Срок</w:t>
            </w:r>
          </w:p>
          <w:p w:rsidR="00A7382C" w:rsidRPr="00F319A8" w:rsidRDefault="00A7382C" w:rsidP="004A34D2">
            <w:pPr>
              <w:jc w:val="center"/>
            </w:pPr>
            <w:r w:rsidRPr="00F319A8">
              <w:t>испол-нения</w:t>
            </w:r>
          </w:p>
          <w:p w:rsidR="00A7382C" w:rsidRPr="00F319A8" w:rsidRDefault="00A7382C" w:rsidP="004A34D2">
            <w:pPr>
              <w:jc w:val="center"/>
            </w:pPr>
            <w:r w:rsidRPr="00F319A8">
              <w:t>(год)</w:t>
            </w:r>
          </w:p>
        </w:tc>
        <w:tc>
          <w:tcPr>
            <w:tcW w:w="6062" w:type="dxa"/>
            <w:gridSpan w:val="5"/>
            <w:vAlign w:val="center"/>
          </w:tcPr>
          <w:p w:rsidR="00A7382C" w:rsidRPr="00F319A8" w:rsidRDefault="00A7382C" w:rsidP="004A34D2">
            <w:r w:rsidRPr="00F319A8">
              <w:t xml:space="preserve">Объем финансирования, </w:t>
            </w:r>
            <w:r>
              <w:t>тыс.</w:t>
            </w:r>
            <w:r w:rsidRPr="00F319A8">
              <w:t xml:space="preserve"> рублей</w:t>
            </w:r>
          </w:p>
        </w:tc>
        <w:tc>
          <w:tcPr>
            <w:tcW w:w="1849" w:type="dxa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Показатели результата</w:t>
            </w:r>
          </w:p>
          <w:p w:rsidR="00A7382C" w:rsidRPr="00F319A8" w:rsidRDefault="00A7382C" w:rsidP="004A34D2">
            <w:pPr>
              <w:jc w:val="center"/>
            </w:pPr>
            <w:r w:rsidRPr="00F319A8">
              <w:t>мероприятия по годам</w:t>
            </w:r>
          </w:p>
        </w:tc>
        <w:tc>
          <w:tcPr>
            <w:tcW w:w="0" w:type="auto"/>
            <w:vMerge w:val="restart"/>
            <w:vAlign w:val="center"/>
          </w:tcPr>
          <w:p w:rsidR="00A7382C" w:rsidRDefault="00A7382C" w:rsidP="004A34D2">
            <w:pPr>
              <w:jc w:val="center"/>
              <w:rPr>
                <w:szCs w:val="16"/>
              </w:rPr>
            </w:pPr>
            <w:r w:rsidRPr="00091165">
              <w:rPr>
                <w:szCs w:val="16"/>
              </w:rPr>
              <w:t xml:space="preserve">Связь </w:t>
            </w:r>
          </w:p>
          <w:p w:rsidR="00A7382C" w:rsidRDefault="00A7382C" w:rsidP="004A34D2">
            <w:pPr>
              <w:jc w:val="center"/>
              <w:rPr>
                <w:szCs w:val="16"/>
              </w:rPr>
            </w:pPr>
            <w:r w:rsidRPr="00091165">
              <w:rPr>
                <w:szCs w:val="16"/>
              </w:rPr>
              <w:t>с показателем</w:t>
            </w:r>
          </w:p>
          <w:p w:rsidR="00A7382C" w:rsidRPr="00091165" w:rsidRDefault="00A7382C" w:rsidP="004A34D2">
            <w:pPr>
              <w:jc w:val="center"/>
            </w:pPr>
            <w:r w:rsidRPr="00091165">
              <w:rPr>
                <w:szCs w:val="16"/>
              </w:rPr>
              <w:t>муниципальной программы</w:t>
            </w:r>
          </w:p>
        </w:tc>
      </w:tr>
      <w:tr w:rsidR="00A7382C" w:rsidRPr="00F319A8" w:rsidTr="004F245E"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01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всего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right="-100"/>
              <w:jc w:val="center"/>
            </w:pPr>
            <w:r>
              <w:t>Федеральные средства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left="72" w:right="-108"/>
              <w:jc w:val="center"/>
            </w:pPr>
            <w:r>
              <w:t>Б</w:t>
            </w:r>
            <w:r w:rsidRPr="00F319A8">
              <w:t xml:space="preserve">юджет Пензенской области 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right="-108"/>
              <w:jc w:val="center"/>
            </w:pPr>
            <w:r w:rsidRPr="00F319A8">
              <w:t>Бюджет Мокшанского района</w:t>
            </w:r>
          </w:p>
        </w:tc>
        <w:tc>
          <w:tcPr>
            <w:tcW w:w="0" w:type="auto"/>
            <w:vAlign w:val="center"/>
          </w:tcPr>
          <w:p w:rsidR="00A7382C" w:rsidRDefault="00A7382C" w:rsidP="004A34D2">
            <w:pPr>
              <w:ind w:right="-79"/>
              <w:jc w:val="center"/>
            </w:pPr>
            <w:r>
              <w:t>В</w:t>
            </w:r>
            <w:r w:rsidRPr="00F319A8">
              <w:t>небюджетные</w:t>
            </w:r>
            <w:r>
              <w:t xml:space="preserve"> </w:t>
            </w:r>
          </w:p>
          <w:p w:rsidR="00A7382C" w:rsidRPr="00F319A8" w:rsidRDefault="00A7382C" w:rsidP="004A34D2">
            <w:pPr>
              <w:ind w:right="-79"/>
              <w:jc w:val="center"/>
            </w:pPr>
            <w:r>
              <w:t xml:space="preserve">и иные </w:t>
            </w:r>
          </w:p>
          <w:p w:rsidR="00A7382C" w:rsidRDefault="00A7382C" w:rsidP="004A34D2">
            <w:pPr>
              <w:ind w:right="-79"/>
              <w:jc w:val="center"/>
            </w:pPr>
            <w:r w:rsidRPr="00F319A8">
              <w:t xml:space="preserve">средства </w:t>
            </w:r>
          </w:p>
          <w:p w:rsidR="00A7382C" w:rsidRPr="00F319A8" w:rsidRDefault="00A7382C" w:rsidP="004A34D2">
            <w:pPr>
              <w:ind w:right="-79"/>
              <w:jc w:val="center"/>
            </w:pPr>
            <w:bookmarkStart w:id="0" w:name="_GoBack"/>
            <w:bookmarkEnd w:id="0"/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335"/>
          <w:tblHeader/>
        </w:trPr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hanging="42"/>
              <w:jc w:val="center"/>
            </w:pPr>
            <w:r w:rsidRPr="00F319A8">
              <w:t>1</w:t>
            </w:r>
          </w:p>
        </w:tc>
        <w:tc>
          <w:tcPr>
            <w:tcW w:w="2844" w:type="dxa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2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3</w:t>
            </w:r>
          </w:p>
        </w:tc>
        <w:tc>
          <w:tcPr>
            <w:tcW w:w="1101" w:type="dxa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4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5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right="-100" w:hanging="310"/>
              <w:jc w:val="center"/>
            </w:pPr>
            <w:r w:rsidRPr="00F319A8">
              <w:t>6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right="-108"/>
              <w:jc w:val="center"/>
            </w:pPr>
            <w:r w:rsidRPr="00F319A8">
              <w:t>7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ind w:right="-79"/>
              <w:jc w:val="center"/>
            </w:pPr>
            <w:r>
              <w:t>8</w:t>
            </w:r>
          </w:p>
        </w:tc>
        <w:tc>
          <w:tcPr>
            <w:tcW w:w="1849" w:type="dxa"/>
            <w:vAlign w:val="center"/>
          </w:tcPr>
          <w:p w:rsidR="00A7382C" w:rsidRPr="00F319A8" w:rsidRDefault="00A7382C" w:rsidP="004A34D2">
            <w:pPr>
              <w:jc w:val="center"/>
            </w:pPr>
            <w:r>
              <w:t>9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  <w:r>
              <w:t>10</w:t>
            </w:r>
          </w:p>
        </w:tc>
      </w:tr>
      <w:tr w:rsidR="00A7382C" w:rsidRPr="00F319A8" w:rsidTr="004F245E">
        <w:trPr>
          <w:trHeight w:val="362"/>
        </w:trPr>
        <w:tc>
          <w:tcPr>
            <w:tcW w:w="15697" w:type="dxa"/>
            <w:gridSpan w:val="11"/>
            <w:vAlign w:val="center"/>
          </w:tcPr>
          <w:p w:rsidR="00A7382C" w:rsidRPr="00F319A8" w:rsidRDefault="00A7382C" w:rsidP="004A34D2">
            <w:pPr>
              <w:widowControl/>
              <w:spacing w:line="276" w:lineRule="auto"/>
              <w:jc w:val="center"/>
              <w:rPr>
                <w:b/>
              </w:rPr>
            </w:pPr>
            <w:r w:rsidRPr="00F319A8">
              <w:rPr>
                <w:b/>
              </w:rPr>
              <w:t>Подпрограмма 1   Модернизация систем жизнеобеспечения населения и  объектов коммунальной инфраструктуры в Мокшанском районе Пензенской области</w:t>
            </w:r>
          </w:p>
        </w:tc>
      </w:tr>
      <w:tr w:rsidR="00A7382C" w:rsidRPr="00F319A8" w:rsidTr="004F245E">
        <w:trPr>
          <w:trHeight w:val="342"/>
        </w:trPr>
        <w:tc>
          <w:tcPr>
            <w:tcW w:w="15697" w:type="dxa"/>
            <w:gridSpan w:val="11"/>
            <w:vAlign w:val="center"/>
          </w:tcPr>
          <w:p w:rsidR="00A7382C" w:rsidRPr="00F319A8" w:rsidRDefault="00A7382C" w:rsidP="004A34D2">
            <w:pPr>
              <w:widowControl/>
              <w:spacing w:line="276" w:lineRule="auto"/>
              <w:jc w:val="center"/>
              <w:rPr>
                <w:b/>
              </w:rPr>
            </w:pPr>
            <w:r w:rsidRPr="00F319A8">
              <w:rPr>
                <w:b/>
              </w:rPr>
              <w:t xml:space="preserve">Цель подпрограммы: </w:t>
            </w:r>
            <w:r w:rsidRPr="00F319A8">
              <w:t>повышение эффективности, устойчивости и надежности функционирования  систем жизнеобеспечения  населения на территории Мокшанского района</w:t>
            </w:r>
          </w:p>
        </w:tc>
      </w:tr>
      <w:tr w:rsidR="00A7382C" w:rsidRPr="00F319A8" w:rsidTr="004F245E">
        <w:trPr>
          <w:trHeight w:val="293"/>
        </w:trPr>
        <w:tc>
          <w:tcPr>
            <w:tcW w:w="15697" w:type="dxa"/>
            <w:gridSpan w:val="11"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  <w:rPr>
                <w:b/>
              </w:rPr>
            </w:pPr>
            <w:r w:rsidRPr="00F319A8">
              <w:rPr>
                <w:b/>
              </w:rPr>
              <w:t xml:space="preserve">Задача подпрограммы </w:t>
            </w:r>
            <w:r w:rsidRPr="00F319A8">
              <w:rPr>
                <w:lang w:eastAsia="en-US"/>
              </w:rPr>
              <w:t>Строительство и реконструкция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A7382C" w:rsidRPr="00F319A8" w:rsidTr="004F245E">
        <w:trPr>
          <w:trHeight w:val="293"/>
        </w:trPr>
        <w:tc>
          <w:tcPr>
            <w:tcW w:w="15697" w:type="dxa"/>
            <w:gridSpan w:val="11"/>
            <w:vAlign w:val="center"/>
          </w:tcPr>
          <w:p w:rsidR="00A7382C" w:rsidRPr="000438B7" w:rsidRDefault="00A7382C" w:rsidP="004A34D2">
            <w:pPr>
              <w:spacing w:line="200" w:lineRule="exact"/>
              <w:jc w:val="center"/>
            </w:pPr>
            <w:r w:rsidRPr="00185A41">
              <w:t xml:space="preserve">Основное мероприятие: </w:t>
            </w:r>
            <w:r w:rsidRPr="00185A41">
              <w:rPr>
                <w:lang w:eastAsia="en-US"/>
              </w:rPr>
              <w:t>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A7382C" w:rsidRPr="00F319A8" w:rsidTr="004F245E">
        <w:trPr>
          <w:trHeight w:val="854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0653AF">
            <w:pPr>
              <w:spacing w:line="200" w:lineRule="exact"/>
              <w:ind w:right="-26"/>
              <w:jc w:val="center"/>
            </w:pPr>
            <w:r w:rsidRPr="00F319A8">
              <w:t>1.1.</w:t>
            </w:r>
            <w:r>
              <w:t>1</w:t>
            </w:r>
          </w:p>
        </w:tc>
        <w:tc>
          <w:tcPr>
            <w:tcW w:w="2844" w:type="dxa"/>
            <w:vMerge w:val="restart"/>
            <w:vAlign w:val="center"/>
          </w:tcPr>
          <w:p w:rsidR="00A7382C" w:rsidRPr="00F319A8" w:rsidRDefault="00A7382C" w:rsidP="004A34D2">
            <w:pPr>
              <w:spacing w:line="200" w:lineRule="exact"/>
              <w:ind w:right="-26"/>
              <w:jc w:val="center"/>
            </w:pPr>
            <w:r w:rsidRPr="00F319A8">
              <w:t>Исполнение  проведения обязательных мероприятий по содержанию объектов газоснабжения, находящихся в собственности  Мокшанского района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spacing w:line="200" w:lineRule="exact"/>
              <w:ind w:right="-26"/>
              <w:jc w:val="center"/>
            </w:pPr>
            <w:r w:rsidRPr="00F319A8">
              <w:t>Администрация</w:t>
            </w:r>
          </w:p>
          <w:p w:rsidR="00A7382C" w:rsidRPr="00F319A8" w:rsidRDefault="00A7382C" w:rsidP="004A34D2">
            <w:pPr>
              <w:spacing w:line="200" w:lineRule="exact"/>
              <w:ind w:right="-26"/>
              <w:jc w:val="center"/>
            </w:pPr>
            <w:r w:rsidRPr="00F319A8">
              <w:t>Мокшанского района</w:t>
            </w:r>
          </w:p>
        </w:tc>
        <w:tc>
          <w:tcPr>
            <w:tcW w:w="1101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2016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70,0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ind w:right="-91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70,0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1849" w:type="dxa"/>
            <w:vMerge w:val="restart"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  <w:r w:rsidRPr="00F319A8">
              <w:t>Обеспечение нормативного содержания объектов систем газоснабжения (100%)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  <w:r>
              <w:t>1.2</w:t>
            </w:r>
          </w:p>
        </w:tc>
      </w:tr>
      <w:tr w:rsidR="00A7382C" w:rsidRPr="00F319A8" w:rsidTr="004F245E">
        <w:trPr>
          <w:trHeight w:val="457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  <w:r w:rsidRPr="00F319A8">
              <w:t>2017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  <w:r>
              <w:t>70,0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  <w:r>
              <w:t>70,0</w:t>
            </w: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457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2018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70,0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ind w:right="-91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70,0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457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2019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70,0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70,0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457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2020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70,0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ind w:right="-91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70,0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990"/>
        </w:trPr>
        <w:tc>
          <w:tcPr>
            <w:tcW w:w="0" w:type="auto"/>
            <w:vMerge w:val="restart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  <w:r w:rsidRPr="00AE2FF0">
              <w:t>1.1.2</w:t>
            </w:r>
          </w:p>
        </w:tc>
        <w:tc>
          <w:tcPr>
            <w:tcW w:w="2844" w:type="dxa"/>
            <w:vMerge w:val="restart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Инвентаризация</w:t>
            </w:r>
          </w:p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бесхозяйных</w:t>
            </w:r>
          </w:p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газовых сетей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Администрация</w:t>
            </w:r>
          </w:p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Мокшанского района</w:t>
            </w:r>
          </w:p>
        </w:tc>
        <w:tc>
          <w:tcPr>
            <w:tcW w:w="1101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2016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4A34D2">
            <w:pPr>
              <w:spacing w:line="200" w:lineRule="exact"/>
              <w:jc w:val="center"/>
            </w:pPr>
            <w:r w:rsidRPr="00D02A57">
              <w:t>444,0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4A34D2">
            <w:pPr>
              <w:spacing w:line="200" w:lineRule="exact"/>
              <w:jc w:val="center"/>
            </w:pPr>
            <w:r w:rsidRPr="00D02A57">
              <w:t>444,0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4A34D2">
            <w:pPr>
              <w:spacing w:line="200" w:lineRule="exact"/>
              <w:jc w:val="center"/>
            </w:pPr>
          </w:p>
        </w:tc>
        <w:tc>
          <w:tcPr>
            <w:tcW w:w="1849" w:type="dxa"/>
            <w:vMerge w:val="restart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Обеспечение нормативного содержания объектов систем газоснабжения (100%)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1.2</w:t>
            </w:r>
          </w:p>
        </w:tc>
      </w:tr>
      <w:tr w:rsidR="00A7382C" w:rsidRPr="00F319A8" w:rsidTr="004F245E">
        <w:trPr>
          <w:trHeight w:val="49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101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2017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</w:tr>
      <w:tr w:rsidR="00A7382C" w:rsidRPr="00F319A8" w:rsidTr="004F245E">
        <w:trPr>
          <w:trHeight w:val="49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2018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</w:tr>
      <w:tr w:rsidR="00A7382C" w:rsidRPr="00F319A8" w:rsidTr="004F245E">
        <w:trPr>
          <w:trHeight w:val="49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2019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</w:tr>
      <w:tr w:rsidR="00A7382C" w:rsidRPr="00F319A8" w:rsidTr="004F245E">
        <w:trPr>
          <w:trHeight w:val="49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2020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  <w:rPr>
                <w:color w:val="FF0000"/>
              </w:rPr>
            </w:pPr>
          </w:p>
        </w:tc>
      </w:tr>
      <w:tr w:rsidR="00A7382C" w:rsidRPr="00F319A8" w:rsidTr="004F245E">
        <w:trPr>
          <w:trHeight w:val="292"/>
        </w:trPr>
        <w:tc>
          <w:tcPr>
            <w:tcW w:w="15697" w:type="dxa"/>
            <w:gridSpan w:val="11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>
              <w:t>1.</w:t>
            </w:r>
            <w:r w:rsidRPr="002A3914">
              <w:t>2   Повышение качества транспортного обслуживания населения Мокшанского района</w:t>
            </w:r>
          </w:p>
        </w:tc>
      </w:tr>
      <w:tr w:rsidR="00A7382C" w:rsidRPr="00F319A8" w:rsidTr="004F245E">
        <w:trPr>
          <w:trHeight w:val="451"/>
        </w:trPr>
        <w:tc>
          <w:tcPr>
            <w:tcW w:w="0" w:type="auto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1.2.1.</w:t>
            </w:r>
          </w:p>
        </w:tc>
        <w:tc>
          <w:tcPr>
            <w:tcW w:w="2844" w:type="dxa"/>
            <w:vMerge w:val="restart"/>
            <w:vAlign w:val="center"/>
          </w:tcPr>
          <w:p w:rsidR="00A7382C" w:rsidRDefault="00A7382C" w:rsidP="004A34D2">
            <w:pPr>
              <w:spacing w:line="200" w:lineRule="exact"/>
              <w:jc w:val="center"/>
            </w:pPr>
            <w:r w:rsidRPr="002A3914">
              <w:t xml:space="preserve">Проведение мероприятий по обеспечению </w:t>
            </w:r>
          </w:p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договоров</w:t>
            </w:r>
          </w:p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(муниципальных контрактов) на перевозки по межмуниципальным маршрутам Мокшанского района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Администрация</w:t>
            </w:r>
          </w:p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Мокшанского района;</w:t>
            </w:r>
          </w:p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финансовое управление администрации</w:t>
            </w:r>
          </w:p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Мокшанского района</w:t>
            </w:r>
          </w:p>
        </w:tc>
        <w:tc>
          <w:tcPr>
            <w:tcW w:w="1101" w:type="dxa"/>
            <w:vAlign w:val="center"/>
          </w:tcPr>
          <w:p w:rsidR="00A7382C" w:rsidRPr="00AE2FF0" w:rsidRDefault="00A7382C" w:rsidP="00D02A57">
            <w:pPr>
              <w:spacing w:line="200" w:lineRule="exact"/>
              <w:jc w:val="center"/>
            </w:pPr>
            <w:r w:rsidRPr="00AE2FF0">
              <w:t>2016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D02A57">
            <w:pPr>
              <w:spacing w:line="200" w:lineRule="exact"/>
              <w:ind w:firstLine="58"/>
              <w:jc w:val="center"/>
            </w:pPr>
            <w:r w:rsidRPr="00AE2FF0">
              <w:t>853,0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D02A57">
            <w:pPr>
              <w:spacing w:line="200" w:lineRule="exact"/>
              <w:ind w:firstLine="58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02A57">
            <w:pPr>
              <w:spacing w:line="200" w:lineRule="exact"/>
              <w:ind w:firstLine="58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D02A57">
            <w:pPr>
              <w:spacing w:line="200" w:lineRule="exact"/>
              <w:ind w:firstLine="58"/>
              <w:jc w:val="center"/>
            </w:pPr>
            <w:r w:rsidRPr="00AE2FF0">
              <w:t>853,0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02A57">
            <w:pPr>
              <w:spacing w:line="200" w:lineRule="exact"/>
              <w:jc w:val="center"/>
            </w:pPr>
          </w:p>
        </w:tc>
        <w:tc>
          <w:tcPr>
            <w:tcW w:w="1849" w:type="dxa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Максимальный охват населения регулярными маршрутами пассажирского транспорта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>
              <w:t>1.1</w:t>
            </w:r>
          </w:p>
        </w:tc>
      </w:tr>
      <w:tr w:rsidR="00A7382C" w:rsidRPr="00F319A8" w:rsidTr="004F245E">
        <w:trPr>
          <w:trHeight w:val="319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2A3914" w:rsidRDefault="00A7382C" w:rsidP="00D02A57">
            <w:pPr>
              <w:spacing w:line="200" w:lineRule="exact"/>
              <w:jc w:val="center"/>
            </w:pPr>
            <w:r w:rsidRPr="002A3914">
              <w:t>2017 г.</w:t>
            </w:r>
          </w:p>
        </w:tc>
        <w:tc>
          <w:tcPr>
            <w:tcW w:w="894" w:type="dxa"/>
            <w:vAlign w:val="center"/>
          </w:tcPr>
          <w:p w:rsidR="00A7382C" w:rsidRPr="002A3914" w:rsidRDefault="00A7382C" w:rsidP="00D02A57">
            <w:pPr>
              <w:spacing w:line="200" w:lineRule="exact"/>
              <w:ind w:firstLine="58"/>
              <w:jc w:val="center"/>
            </w:pPr>
            <w:r w:rsidRPr="002A3914">
              <w:t>81</w:t>
            </w:r>
            <w:r>
              <w:t>0,0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02A57">
            <w:pPr>
              <w:spacing w:line="200" w:lineRule="exact"/>
              <w:ind w:firstLine="58"/>
              <w:jc w:val="center"/>
            </w:pPr>
          </w:p>
        </w:tc>
        <w:tc>
          <w:tcPr>
            <w:tcW w:w="0" w:type="auto"/>
            <w:vAlign w:val="center"/>
          </w:tcPr>
          <w:p w:rsidR="00A7382C" w:rsidRPr="002A3914" w:rsidRDefault="00A7382C" w:rsidP="00D02A57">
            <w:pPr>
              <w:spacing w:line="200" w:lineRule="exact"/>
              <w:ind w:firstLine="58"/>
              <w:jc w:val="center"/>
            </w:pPr>
          </w:p>
        </w:tc>
        <w:tc>
          <w:tcPr>
            <w:tcW w:w="0" w:type="auto"/>
            <w:vAlign w:val="center"/>
          </w:tcPr>
          <w:p w:rsidR="00A7382C" w:rsidRPr="002A3914" w:rsidRDefault="00A7382C" w:rsidP="00D02A57">
            <w:pPr>
              <w:spacing w:line="200" w:lineRule="exact"/>
              <w:ind w:firstLine="58"/>
              <w:jc w:val="center"/>
            </w:pPr>
            <w:r w:rsidRPr="002A3914">
              <w:t>81</w:t>
            </w:r>
            <w:r>
              <w:t>0,0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D02A57">
            <w:pPr>
              <w:spacing w:line="200" w:lineRule="exact"/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525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</w:t>
            </w:r>
            <w:r>
              <w:rPr>
                <w:color w:val="FF0000"/>
              </w:rPr>
              <w:t>8</w:t>
            </w:r>
            <w:r w:rsidRPr="00D02A57">
              <w:rPr>
                <w:color w:val="FF0000"/>
              </w:rPr>
              <w:t xml:space="preserve">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525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</w:t>
            </w:r>
            <w:r>
              <w:rPr>
                <w:color w:val="FF0000"/>
              </w:rPr>
              <w:t>9</w:t>
            </w:r>
            <w:r w:rsidRPr="00D02A57">
              <w:rPr>
                <w:color w:val="FF0000"/>
              </w:rPr>
              <w:t xml:space="preserve">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525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</w:t>
            </w:r>
            <w:r>
              <w:rPr>
                <w:color w:val="FF0000"/>
              </w:rPr>
              <w:t>20</w:t>
            </w:r>
            <w:r w:rsidRPr="00D02A57">
              <w:rPr>
                <w:color w:val="FF0000"/>
              </w:rPr>
              <w:t xml:space="preserve">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ind w:firstLine="58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853,0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292"/>
        </w:trPr>
        <w:tc>
          <w:tcPr>
            <w:tcW w:w="15697" w:type="dxa"/>
            <w:gridSpan w:val="11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185A41">
              <w:t>Основное мероприятие: 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</w:t>
            </w:r>
          </w:p>
        </w:tc>
      </w:tr>
      <w:tr w:rsidR="00A7382C" w:rsidRPr="00F319A8" w:rsidTr="004F245E">
        <w:trPr>
          <w:trHeight w:val="1132"/>
        </w:trPr>
        <w:tc>
          <w:tcPr>
            <w:tcW w:w="0" w:type="auto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1.3.1.</w:t>
            </w:r>
          </w:p>
        </w:tc>
        <w:tc>
          <w:tcPr>
            <w:tcW w:w="2844" w:type="dxa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Проведение мероприятий по обеспечению  всесезонного содержания и ремонта автомобильных дорог, находящихся в собственности и безвозмездном пользовании Мокшанского района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Администрация</w:t>
            </w:r>
          </w:p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Мокшанского района</w:t>
            </w:r>
          </w:p>
        </w:tc>
        <w:tc>
          <w:tcPr>
            <w:tcW w:w="1101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2016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1385,0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1385,0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849" w:type="dxa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>
              <w:t>1.2</w:t>
            </w: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2017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2 252,0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2 252,0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2018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1385,0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1385,0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2019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1385,0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1385,0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2020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1385,0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1385,0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1.3.</w:t>
            </w:r>
            <w:r>
              <w:t>2</w:t>
            </w:r>
          </w:p>
        </w:tc>
        <w:tc>
          <w:tcPr>
            <w:tcW w:w="2844" w:type="dxa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185A41">
              <w:t>Мероприятия за счет бюджетных ассигнований муниципального дорожного фонда Мокшанского района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8F3831">
            <w:pPr>
              <w:spacing w:line="200" w:lineRule="exact"/>
              <w:jc w:val="center"/>
            </w:pPr>
            <w:r w:rsidRPr="002A3914">
              <w:t>Администрация</w:t>
            </w:r>
          </w:p>
          <w:p w:rsidR="00A7382C" w:rsidRPr="002A3914" w:rsidRDefault="00A7382C" w:rsidP="008F3831">
            <w:pPr>
              <w:spacing w:line="200" w:lineRule="exact"/>
              <w:jc w:val="center"/>
            </w:pPr>
            <w:r w:rsidRPr="002A3914">
              <w:t>Мокшанского района</w:t>
            </w:r>
          </w:p>
        </w:tc>
        <w:tc>
          <w:tcPr>
            <w:tcW w:w="1101" w:type="dxa"/>
            <w:vAlign w:val="center"/>
          </w:tcPr>
          <w:p w:rsidR="00A7382C" w:rsidRPr="00AE2FF0" w:rsidRDefault="00A7382C" w:rsidP="00AB37FB">
            <w:pPr>
              <w:spacing w:line="200" w:lineRule="exact"/>
              <w:jc w:val="center"/>
            </w:pPr>
            <w:r w:rsidRPr="00AE2FF0">
              <w:t>2016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3615,0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3615,0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849" w:type="dxa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2A3914"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>
              <w:t>1.2</w:t>
            </w: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AE2FF0" w:rsidRDefault="00A7382C" w:rsidP="00AB37FB">
            <w:pPr>
              <w:spacing w:line="200" w:lineRule="exact"/>
              <w:jc w:val="center"/>
            </w:pPr>
            <w:r w:rsidRPr="00AE2FF0">
              <w:t>2017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-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4A34D2">
            <w:pPr>
              <w:spacing w:line="200" w:lineRule="exact"/>
              <w:jc w:val="center"/>
            </w:pPr>
            <w:r w:rsidRPr="00AE2FF0">
              <w:t>-</w:t>
            </w:r>
          </w:p>
        </w:tc>
        <w:tc>
          <w:tcPr>
            <w:tcW w:w="0" w:type="auto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</w:t>
            </w:r>
            <w:r>
              <w:rPr>
                <w:color w:val="FF0000"/>
              </w:rPr>
              <w:t>8</w:t>
            </w:r>
            <w:r w:rsidRPr="00D02A57">
              <w:rPr>
                <w:color w:val="FF0000"/>
              </w:rPr>
              <w:t xml:space="preserve">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3615,0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3615,0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</w:t>
            </w:r>
            <w:r>
              <w:rPr>
                <w:color w:val="FF0000"/>
              </w:rPr>
              <w:t>9</w:t>
            </w:r>
            <w:r w:rsidRPr="00D02A57">
              <w:rPr>
                <w:color w:val="FF0000"/>
              </w:rPr>
              <w:t xml:space="preserve">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3615,0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3615,0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</w:t>
            </w:r>
            <w:r>
              <w:rPr>
                <w:color w:val="FF0000"/>
              </w:rPr>
              <w:t>20</w:t>
            </w:r>
            <w:r w:rsidRPr="00D02A57">
              <w:rPr>
                <w:color w:val="FF0000"/>
              </w:rPr>
              <w:t xml:space="preserve">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3615,0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3615,0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630"/>
        </w:trPr>
        <w:tc>
          <w:tcPr>
            <w:tcW w:w="15697" w:type="dxa"/>
            <w:gridSpan w:val="11"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  <w:r w:rsidRPr="00185A41">
              <w:t>Основное мероприятие: Оплата взносов в региональный фонд капитального ремонта Пензенской области</w:t>
            </w:r>
          </w:p>
        </w:tc>
      </w:tr>
      <w:tr w:rsidR="00A7382C" w:rsidRPr="00F319A8" w:rsidTr="004F245E">
        <w:trPr>
          <w:trHeight w:val="1270"/>
        </w:trPr>
        <w:tc>
          <w:tcPr>
            <w:tcW w:w="0" w:type="auto"/>
            <w:vMerge w:val="restart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  <w:r w:rsidRPr="00AE2FF0">
              <w:t>1.4.1</w:t>
            </w:r>
          </w:p>
        </w:tc>
        <w:tc>
          <w:tcPr>
            <w:tcW w:w="2844" w:type="dxa"/>
            <w:vMerge w:val="restart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  <w:r w:rsidRPr="00AE2FF0">
              <w:rPr>
                <w:spacing w:val="-20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с жилыми помещениями, находящихся в собственности Мокшанского района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  <w:r w:rsidRPr="00AE2FF0">
              <w:t>Администрация</w:t>
            </w:r>
          </w:p>
          <w:p w:rsidR="00A7382C" w:rsidRPr="00AE2FF0" w:rsidRDefault="00A7382C" w:rsidP="00102536">
            <w:pPr>
              <w:spacing w:line="200" w:lineRule="exact"/>
              <w:jc w:val="center"/>
            </w:pPr>
            <w:r w:rsidRPr="00AE2FF0">
              <w:t>Мокшанского района</w:t>
            </w:r>
          </w:p>
        </w:tc>
        <w:tc>
          <w:tcPr>
            <w:tcW w:w="1101" w:type="dxa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  <w:r w:rsidRPr="00AE2FF0">
              <w:t>2016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  <w:r w:rsidRPr="00AE2FF0">
              <w:t>121,1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  <w:r w:rsidRPr="00AE2FF0">
              <w:t>121,1</w:t>
            </w:r>
          </w:p>
        </w:tc>
        <w:tc>
          <w:tcPr>
            <w:tcW w:w="0" w:type="auto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</w:p>
        </w:tc>
        <w:tc>
          <w:tcPr>
            <w:tcW w:w="1849" w:type="dxa"/>
            <w:vMerge w:val="restart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  <w:r w:rsidRPr="00AE2FF0">
              <w:rPr>
                <w:szCs w:val="22"/>
                <w:shd w:val="clear" w:color="auto" w:fill="FFFFFF"/>
              </w:rPr>
              <w:t>Обеспечение формирования фонда капитального ремонта общего имущества многоквартирных домов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  <w:rPr>
                <w:szCs w:val="22"/>
                <w:shd w:val="clear" w:color="auto" w:fill="FFFFFF"/>
              </w:rPr>
            </w:pPr>
            <w:r w:rsidRPr="00AE2FF0">
              <w:rPr>
                <w:szCs w:val="22"/>
                <w:shd w:val="clear" w:color="auto" w:fill="FFFFFF"/>
              </w:rPr>
              <w:t>1.2</w:t>
            </w: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2844" w:type="dxa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1101" w:type="dxa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  <w:r w:rsidRPr="00AE2FF0">
              <w:t>2017 г.</w:t>
            </w:r>
          </w:p>
        </w:tc>
        <w:tc>
          <w:tcPr>
            <w:tcW w:w="894" w:type="dxa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</w:p>
        </w:tc>
        <w:tc>
          <w:tcPr>
            <w:tcW w:w="0" w:type="auto"/>
            <w:vAlign w:val="center"/>
          </w:tcPr>
          <w:p w:rsidR="00A7382C" w:rsidRPr="00AE2FF0" w:rsidRDefault="00A7382C" w:rsidP="00102536">
            <w:pPr>
              <w:spacing w:line="200" w:lineRule="exact"/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2844" w:type="dxa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2018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121,1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121,1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2844" w:type="dxa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2019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121,1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121,1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630"/>
        </w:trPr>
        <w:tc>
          <w:tcPr>
            <w:tcW w:w="0" w:type="auto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2844" w:type="dxa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C876D5" w:rsidRDefault="00A7382C" w:rsidP="00102536">
            <w:pPr>
              <w:spacing w:line="200" w:lineRule="exact"/>
              <w:jc w:val="center"/>
              <w:rPr>
                <w:color w:val="00B050"/>
              </w:rPr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2020 г.</w:t>
            </w:r>
          </w:p>
        </w:tc>
        <w:tc>
          <w:tcPr>
            <w:tcW w:w="894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121,1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121,1</w:t>
            </w:r>
          </w:p>
        </w:tc>
        <w:tc>
          <w:tcPr>
            <w:tcW w:w="0" w:type="auto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849" w:type="dxa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2A3914" w:rsidRDefault="00A7382C" w:rsidP="004A34D2">
            <w:pPr>
              <w:spacing w:line="200" w:lineRule="exact"/>
              <w:jc w:val="center"/>
            </w:pPr>
          </w:p>
        </w:tc>
      </w:tr>
      <w:tr w:rsidR="00A7382C" w:rsidRPr="00F319A8" w:rsidTr="004F245E">
        <w:trPr>
          <w:trHeight w:val="292"/>
        </w:trPr>
        <w:tc>
          <w:tcPr>
            <w:tcW w:w="15697" w:type="dxa"/>
            <w:gridSpan w:val="11"/>
            <w:vAlign w:val="center"/>
          </w:tcPr>
          <w:p w:rsidR="00A7382C" w:rsidRPr="00F319A8" w:rsidRDefault="00A7382C" w:rsidP="004A34D2">
            <w:pPr>
              <w:jc w:val="center"/>
              <w:rPr>
                <w:b/>
              </w:rPr>
            </w:pPr>
            <w:r w:rsidRPr="00F319A8">
              <w:rPr>
                <w:b/>
              </w:rPr>
              <w:t>Подпрограмма 2  Мероприятия межмуниципального характера по охране окружающей среды в Мокшанском районе Пензенской области</w:t>
            </w:r>
          </w:p>
        </w:tc>
      </w:tr>
      <w:tr w:rsidR="00A7382C" w:rsidRPr="00F319A8" w:rsidTr="004F245E">
        <w:trPr>
          <w:trHeight w:val="569"/>
        </w:trPr>
        <w:tc>
          <w:tcPr>
            <w:tcW w:w="15697" w:type="dxa"/>
            <w:gridSpan w:val="11"/>
            <w:vAlign w:val="center"/>
          </w:tcPr>
          <w:p w:rsidR="00A7382C" w:rsidRPr="00F319A8" w:rsidRDefault="00A7382C" w:rsidP="004A34D2">
            <w:pPr>
              <w:spacing w:line="276" w:lineRule="auto"/>
              <w:jc w:val="center"/>
            </w:pPr>
            <w:r w:rsidRPr="00F319A8">
              <w:rPr>
                <w:b/>
              </w:rPr>
              <w:t xml:space="preserve">Цель подпрограммы: </w:t>
            </w:r>
            <w:r w:rsidRPr="00F319A8">
              <w:t>обеспечение конституционных прав граждан на благоприятную окружающую среду за счет стабилизации экологической обстановки</w:t>
            </w:r>
          </w:p>
          <w:p w:rsidR="00A7382C" w:rsidRPr="00F319A8" w:rsidRDefault="00A7382C" w:rsidP="004A34D2">
            <w:pPr>
              <w:spacing w:line="276" w:lineRule="auto"/>
              <w:jc w:val="center"/>
              <w:rPr>
                <w:b/>
              </w:rPr>
            </w:pPr>
            <w:r w:rsidRPr="00F319A8">
              <w:t>в Мокшанском районе Пензенской области</w:t>
            </w:r>
          </w:p>
        </w:tc>
      </w:tr>
      <w:tr w:rsidR="00A7382C" w:rsidRPr="00F319A8" w:rsidTr="004F245E">
        <w:trPr>
          <w:trHeight w:val="292"/>
        </w:trPr>
        <w:tc>
          <w:tcPr>
            <w:tcW w:w="15697" w:type="dxa"/>
            <w:gridSpan w:val="11"/>
            <w:vAlign w:val="center"/>
          </w:tcPr>
          <w:p w:rsidR="00A7382C" w:rsidRPr="00F319A8" w:rsidRDefault="00A7382C" w:rsidP="004A34D2">
            <w:pPr>
              <w:jc w:val="center"/>
              <w:rPr>
                <w:b/>
              </w:rPr>
            </w:pPr>
            <w:r w:rsidRPr="00F319A8">
              <w:rPr>
                <w:b/>
              </w:rPr>
              <w:t xml:space="preserve">Задача подпрограммы </w:t>
            </w:r>
            <w:r w:rsidRPr="00F319A8">
              <w:t>Организация и осуществление в Мокшанском районе проектов и мероприятий в сфере охраны окружающей среды и экологической безопасности</w:t>
            </w:r>
          </w:p>
        </w:tc>
      </w:tr>
      <w:tr w:rsidR="00A7382C" w:rsidRPr="00F319A8" w:rsidTr="004F245E">
        <w:trPr>
          <w:trHeight w:val="292"/>
        </w:trPr>
        <w:tc>
          <w:tcPr>
            <w:tcW w:w="15697" w:type="dxa"/>
            <w:gridSpan w:val="11"/>
            <w:vAlign w:val="center"/>
          </w:tcPr>
          <w:p w:rsidR="00A7382C" w:rsidRPr="00F319A8" w:rsidRDefault="00A7382C" w:rsidP="004A34D2">
            <w:pPr>
              <w:jc w:val="center"/>
              <w:rPr>
                <w:b/>
              </w:rPr>
            </w:pPr>
            <w:r w:rsidRPr="00F319A8">
              <w:t>2.1.Организация и осуществление в Мокшанском районе проектов и мероприятий в сфере охраны окружающей среды и экологической безопасности</w:t>
            </w:r>
          </w:p>
        </w:tc>
      </w:tr>
      <w:tr w:rsidR="00A7382C" w:rsidRPr="00F319A8" w:rsidTr="004F245E">
        <w:trPr>
          <w:trHeight w:val="653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2.1.1.</w:t>
            </w:r>
          </w:p>
        </w:tc>
        <w:tc>
          <w:tcPr>
            <w:tcW w:w="2844" w:type="dxa"/>
            <w:vMerge w:val="restart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Обустройство контейнерных площадок  / пунктов приёма твердых бытовых отходов/ для сбора отходов в населенных пунктах Мокшанского района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Администрации   сельск</w:t>
            </w:r>
            <w:r>
              <w:rPr>
                <w:spacing w:val="-20"/>
              </w:rPr>
              <w:t>их поселений  (по согласованию)</w:t>
            </w:r>
          </w:p>
          <w:p w:rsidR="00A7382C" w:rsidRPr="00F319A8" w:rsidRDefault="00A7382C" w:rsidP="00C421D7">
            <w:pPr>
              <w:rPr>
                <w:spacing w:val="-20"/>
              </w:rPr>
            </w:pPr>
          </w:p>
        </w:tc>
        <w:tc>
          <w:tcPr>
            <w:tcW w:w="1101" w:type="dxa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2016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 w:val="restart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br/>
            </w:r>
            <w:r w:rsidRPr="00F319A8">
              <w:rPr>
                <w:spacing w:val="-20"/>
              </w:rPr>
              <w:t xml:space="preserve">Оздоровление       </w:t>
            </w:r>
            <w:r w:rsidRPr="00F319A8">
              <w:rPr>
                <w:spacing w:val="-20"/>
              </w:rPr>
              <w:br/>
              <w:t xml:space="preserve">экологической      </w:t>
            </w:r>
            <w:r w:rsidRPr="00F319A8">
              <w:rPr>
                <w:spacing w:val="-20"/>
              </w:rPr>
              <w:br/>
              <w:t xml:space="preserve">обстановки в       </w:t>
            </w:r>
            <w:r w:rsidRPr="00F319A8">
              <w:rPr>
                <w:spacing w:val="-20"/>
              </w:rPr>
              <w:br/>
              <w:t>населенных пунктах</w:t>
            </w:r>
          </w:p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  <w:r>
              <w:t>2.1</w:t>
            </w:r>
          </w:p>
        </w:tc>
      </w:tr>
      <w:tr w:rsidR="00A7382C" w:rsidRPr="00F319A8" w:rsidTr="004F245E">
        <w:trPr>
          <w:trHeight w:val="45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</w:p>
        </w:tc>
        <w:tc>
          <w:tcPr>
            <w:tcW w:w="1101" w:type="dxa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2017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45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2018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45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2019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45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2020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1097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2.1.2.</w:t>
            </w:r>
          </w:p>
        </w:tc>
        <w:tc>
          <w:tcPr>
            <w:tcW w:w="2844" w:type="dxa"/>
            <w:vMerge w:val="restart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Содержание территории Полигона ТБО в рабочем поселке Мокшан Мокшан-ского района Пензенской области, в том числе:</w:t>
            </w:r>
          </w:p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устройство ограждения, установка мусороперерабатывающего комплекса, приобретение спецтехники,</w:t>
            </w:r>
          </w:p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строительство административного помещения и въездной группы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Администрация</w:t>
            </w:r>
          </w:p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101" w:type="dxa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2016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rPr>
                <w:spacing w:val="-20"/>
              </w:rPr>
              <w:t xml:space="preserve">Нормативное содержание   </w:t>
            </w:r>
            <w:r w:rsidRPr="00F319A8">
              <w:rPr>
                <w:spacing w:val="-20"/>
              </w:rPr>
              <w:br/>
              <w:t xml:space="preserve">мест              </w:t>
            </w:r>
            <w:r w:rsidRPr="00F319A8">
              <w:rPr>
                <w:spacing w:val="-20"/>
              </w:rPr>
              <w:br/>
              <w:t>санкционированного</w:t>
            </w:r>
            <w:r w:rsidRPr="00F319A8">
              <w:rPr>
                <w:spacing w:val="-20"/>
              </w:rPr>
              <w:br/>
              <w:t>размещения твердых</w:t>
            </w:r>
            <w:r w:rsidRPr="00F319A8">
              <w:rPr>
                <w:spacing w:val="-20"/>
              </w:rPr>
              <w:br/>
              <w:t xml:space="preserve">бытовых отходов   </w:t>
            </w:r>
            <w:r w:rsidRPr="00F319A8">
              <w:rPr>
                <w:spacing w:val="-20"/>
              </w:rPr>
              <w:br/>
              <w:t>населенных пунктов</w:t>
            </w:r>
            <w:r w:rsidRPr="00F319A8">
              <w:rPr>
                <w:spacing w:val="-20"/>
              </w:rPr>
              <w:br/>
              <w:t>Мокшанского района Пензенской области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>
              <w:t>2.1</w:t>
            </w:r>
          </w:p>
        </w:tc>
      </w:tr>
      <w:tr w:rsidR="00A7382C" w:rsidRPr="00F319A8" w:rsidTr="004F245E">
        <w:trPr>
          <w:trHeight w:val="57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01" w:type="dxa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2017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57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2018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57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2019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57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D02A57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2020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292"/>
        </w:trPr>
        <w:tc>
          <w:tcPr>
            <w:tcW w:w="15697" w:type="dxa"/>
            <w:gridSpan w:val="11"/>
            <w:vAlign w:val="center"/>
          </w:tcPr>
          <w:p w:rsidR="00A7382C" w:rsidRPr="00F319A8" w:rsidRDefault="00A7382C" w:rsidP="004A34D2">
            <w:pPr>
              <w:jc w:val="center"/>
              <w:rPr>
                <w:b/>
              </w:rPr>
            </w:pPr>
            <w:r w:rsidRPr="00F319A8">
              <w:t>2.2. Повышение уровня экологической культуры, природоохранного образования населения Мокшанского  района Пензенской области</w:t>
            </w:r>
          </w:p>
        </w:tc>
      </w:tr>
      <w:tr w:rsidR="00A7382C" w:rsidRPr="00F319A8" w:rsidTr="004F245E">
        <w:trPr>
          <w:trHeight w:val="1007"/>
        </w:trPr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2.2.1.</w:t>
            </w:r>
          </w:p>
        </w:tc>
        <w:tc>
          <w:tcPr>
            <w:tcW w:w="2844" w:type="dxa"/>
            <w:vMerge w:val="restart"/>
            <w:vAlign w:val="center"/>
          </w:tcPr>
          <w:p w:rsidR="00A7382C" w:rsidRPr="00F319A8" w:rsidRDefault="00A7382C" w:rsidP="004A34D2">
            <w:pPr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Проведение мероприятий по повышению уровня экологической культуры населения, воспитанию и просвещению в сфере охраны природы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Управление образованием администрации</w:t>
            </w:r>
          </w:p>
          <w:p w:rsidR="00A7382C" w:rsidRPr="00F319A8" w:rsidRDefault="00A7382C" w:rsidP="004A34D2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района;</w:t>
            </w:r>
          </w:p>
          <w:p w:rsidR="00A7382C" w:rsidRPr="00F319A8" w:rsidRDefault="00A7382C" w:rsidP="004A34D2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отдел по реализации молодежной политики, культуре,</w:t>
            </w:r>
          </w:p>
          <w:p w:rsidR="00A7382C" w:rsidRPr="00F319A8" w:rsidRDefault="00A7382C" w:rsidP="004A34D2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физкультуре и спорту</w:t>
            </w:r>
          </w:p>
          <w:p w:rsidR="00A7382C" w:rsidRPr="00F319A8" w:rsidRDefault="00A7382C" w:rsidP="004A34D2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администрации</w:t>
            </w:r>
          </w:p>
          <w:p w:rsidR="00A7382C" w:rsidRPr="00F319A8" w:rsidRDefault="00A7382C" w:rsidP="004A34D2">
            <w:pPr>
              <w:ind w:hanging="42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Мокшанского района</w:t>
            </w:r>
          </w:p>
        </w:tc>
        <w:tc>
          <w:tcPr>
            <w:tcW w:w="1101" w:type="dxa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2016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 w:val="restart"/>
            <w:vAlign w:val="center"/>
          </w:tcPr>
          <w:p w:rsidR="00A7382C" w:rsidRPr="00F319A8" w:rsidRDefault="00A7382C" w:rsidP="004A34D2">
            <w:pPr>
              <w:ind w:firstLine="8"/>
              <w:jc w:val="center"/>
              <w:rPr>
                <w:spacing w:val="-20"/>
              </w:rPr>
            </w:pPr>
            <w:r w:rsidRPr="00F319A8">
              <w:rPr>
                <w:spacing w:val="-20"/>
              </w:rPr>
              <w:t>Увеличение количества мероприятий по просвещению  в сфере охраны природы и природоохранных  акций, проводимых на территории Мокшанского района Пензенской области</w:t>
            </w:r>
          </w:p>
        </w:tc>
        <w:tc>
          <w:tcPr>
            <w:tcW w:w="0" w:type="auto"/>
            <w:vMerge w:val="restart"/>
            <w:vAlign w:val="center"/>
          </w:tcPr>
          <w:p w:rsidR="00A7382C" w:rsidRPr="00F319A8" w:rsidRDefault="00A7382C" w:rsidP="004A34D2">
            <w:pPr>
              <w:ind w:firstLine="8"/>
              <w:jc w:val="center"/>
              <w:rPr>
                <w:spacing w:val="-20"/>
              </w:rPr>
            </w:pPr>
            <w:r>
              <w:rPr>
                <w:spacing w:val="-20"/>
              </w:rPr>
              <w:t>2.2</w:t>
            </w:r>
          </w:p>
        </w:tc>
      </w:tr>
      <w:tr w:rsidR="00A7382C" w:rsidRPr="00F319A8" w:rsidTr="004F245E">
        <w:trPr>
          <w:trHeight w:val="42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01" w:type="dxa"/>
            <w:vAlign w:val="center"/>
          </w:tcPr>
          <w:p w:rsidR="00A7382C" w:rsidRPr="00F319A8" w:rsidRDefault="00A7382C" w:rsidP="004A34D2">
            <w:pPr>
              <w:jc w:val="center"/>
            </w:pPr>
            <w:r w:rsidRPr="00F319A8">
              <w:t>2017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42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5A0683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2018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42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5A0683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2019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  <w:tr w:rsidR="00A7382C" w:rsidRPr="00F319A8" w:rsidTr="004F245E">
        <w:trPr>
          <w:trHeight w:val="420"/>
        </w:trPr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2844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101" w:type="dxa"/>
            <w:vAlign w:val="center"/>
          </w:tcPr>
          <w:p w:rsidR="00A7382C" w:rsidRPr="00D02A57" w:rsidRDefault="00A7382C" w:rsidP="005A0683">
            <w:pPr>
              <w:spacing w:line="200" w:lineRule="exact"/>
              <w:jc w:val="center"/>
              <w:rPr>
                <w:color w:val="FF0000"/>
              </w:rPr>
            </w:pPr>
            <w:r w:rsidRPr="00D02A57">
              <w:rPr>
                <w:color w:val="FF0000"/>
              </w:rPr>
              <w:t>2020 г.</w:t>
            </w:r>
          </w:p>
        </w:tc>
        <w:tc>
          <w:tcPr>
            <w:tcW w:w="894" w:type="dxa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A7382C" w:rsidRPr="00F319A8" w:rsidRDefault="00A7382C" w:rsidP="004A34D2">
            <w:pPr>
              <w:jc w:val="center"/>
            </w:pPr>
          </w:p>
        </w:tc>
      </w:tr>
    </w:tbl>
    <w:p w:rsidR="00A7382C" w:rsidRPr="00F319A8" w:rsidRDefault="00A7382C" w:rsidP="00AD2C9B">
      <w:pPr>
        <w:rPr>
          <w:b/>
          <w:bCs/>
        </w:rPr>
      </w:pPr>
    </w:p>
    <w:p w:rsidR="00A7382C" w:rsidRPr="00F319A8" w:rsidRDefault="00A7382C" w:rsidP="005854D9">
      <w:pPr>
        <w:rPr>
          <w:b/>
          <w:bCs/>
        </w:rPr>
      </w:pPr>
    </w:p>
    <w:p w:rsidR="00A7382C" w:rsidRPr="00F319A8" w:rsidRDefault="00A7382C">
      <w:pPr>
        <w:widowControl/>
        <w:rPr>
          <w:b/>
          <w:bCs/>
        </w:rPr>
      </w:pPr>
    </w:p>
    <w:p w:rsidR="00A7382C" w:rsidRDefault="00A7382C" w:rsidP="00BB01CF">
      <w:pPr>
        <w:autoSpaceDE w:val="0"/>
        <w:autoSpaceDN w:val="0"/>
        <w:adjustRightInd w:val="0"/>
        <w:jc w:val="right"/>
        <w:sectPr w:rsidR="00A7382C" w:rsidSect="00450310">
          <w:pgSz w:w="16838" w:h="11906" w:orient="landscape"/>
          <w:pgMar w:top="992" w:right="902" w:bottom="851" w:left="992" w:header="720" w:footer="720" w:gutter="0"/>
          <w:cols w:space="720"/>
          <w:noEndnote/>
        </w:sectPr>
      </w:pPr>
    </w:p>
    <w:p w:rsidR="00A7382C" w:rsidRPr="00F319A8" w:rsidRDefault="00A7382C" w:rsidP="00BB01CF">
      <w:pPr>
        <w:autoSpaceDE w:val="0"/>
        <w:autoSpaceDN w:val="0"/>
        <w:adjustRightInd w:val="0"/>
        <w:jc w:val="right"/>
      </w:pPr>
    </w:p>
    <w:p w:rsidR="00A7382C" w:rsidRPr="00F319A8" w:rsidRDefault="00A7382C" w:rsidP="0031625A">
      <w:pPr>
        <w:autoSpaceDE w:val="0"/>
        <w:autoSpaceDN w:val="0"/>
        <w:adjustRightInd w:val="0"/>
        <w:ind w:right="-1"/>
        <w:jc w:val="center"/>
        <w:outlineLvl w:val="0"/>
        <w:rPr>
          <w:b/>
        </w:rPr>
      </w:pPr>
      <w:r w:rsidRPr="00F319A8">
        <w:rPr>
          <w:b/>
        </w:rPr>
        <w:t>Порядок предоставления и методика расчета иных межбюджетных трансфертов из бюджета Мокшанского района бюджетам поселений Мокшанского района</w:t>
      </w:r>
      <w:r w:rsidRPr="00F319A8">
        <w:t xml:space="preserve"> </w:t>
      </w:r>
      <w:r w:rsidRPr="00F319A8">
        <w:rPr>
          <w:b/>
        </w:rPr>
        <w:t>на проведение мероприятий по реконструкции и ремонту систем водоснабжения в  населенных пунктах Мокшанского района в рамках подпрограммы "Модернизация систем жизнеобеспечения населения и  объектов коммунальной инфраструктуры в Мокшанском районе Пензенской области" муниципальной программы «Модернизация и реформирование систем жизнеобеспечения и объектов коммунальной инфраструктуры в Мокшанском районе Пензенской области на 2014-20</w:t>
      </w:r>
      <w:r>
        <w:rPr>
          <w:b/>
        </w:rPr>
        <w:t>20</w:t>
      </w:r>
      <w:r w:rsidRPr="00F319A8">
        <w:rPr>
          <w:b/>
        </w:rPr>
        <w:t xml:space="preserve"> годы» </w:t>
      </w:r>
    </w:p>
    <w:p w:rsidR="00A7382C" w:rsidRDefault="00A7382C" w:rsidP="00BB01CF">
      <w:pPr>
        <w:widowControl/>
        <w:autoSpaceDE w:val="0"/>
        <w:autoSpaceDN w:val="0"/>
        <w:adjustRightInd w:val="0"/>
        <w:ind w:firstLine="540"/>
        <w:jc w:val="both"/>
      </w:pPr>
    </w:p>
    <w:p w:rsidR="00A7382C" w:rsidRPr="00F319A8" w:rsidRDefault="00A7382C" w:rsidP="00BB01CF">
      <w:pPr>
        <w:widowControl/>
        <w:autoSpaceDE w:val="0"/>
        <w:autoSpaceDN w:val="0"/>
        <w:adjustRightInd w:val="0"/>
        <w:ind w:firstLine="540"/>
        <w:jc w:val="both"/>
      </w:pPr>
      <w:r w:rsidRPr="00F319A8">
        <w:t>1. В настоящем приложении определяется порядок предоставления и методика расчета иных межбюджетных трансфертов из бюджета Мокшанского района бюджетам поселений Мокшанского района (далее – Порядок) на проведение мероприятий по реконструкции и ремонту систем водоснабжения в  населенных пунктах Мокшанского района в рамках подпрограммы "Модернизация систем жизнеобеспечения населения и  объектов коммунальной инфраструктуры в Мокшанском районе Пензенской области" муниципальной программы «Модернизация и реформирование систем жизнеобеспечения и объектов коммунальной инфраструктуры в Мокшанском районе Пензенской области на 2014-20</w:t>
      </w:r>
      <w:r>
        <w:t>20</w:t>
      </w:r>
      <w:r w:rsidRPr="00F319A8">
        <w:t>годы».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2. Иные межбюджетные трансферты предоставляются финансовым управлением администрации Мокшанского района (далее – финансовое управление) в соответствии со сводной бюджетной росписью бюджета Мокшанского района на соответствующий финансовый год в пределах объемов бюджетных ассигнований, утвержденных на указанные цели решением Собрания представителей Мокшанского района о бюджете Мокшанского района на очередной финансовый год и плановый период.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 Администрации поселений в срок до 25 числа месяца, предшествующего месяцу, в котором предоставляются иные межбюджетные трансферты, подают заявки (в произвольной форме) на предоставление иных межбюджетных трансфертов в администрацию Мокшанского района (после полного завершения работ и по этапам выполнения работ).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К бюджетной заявке прилагается пакет документов, содержащий: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3.1. Копию утвержденной соответствующей муниципальной программы поселения.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3.2. Выписку из решения о бюджете поселения на соответствующий год, подтверждающую наличие бюджетных ассигнований, в случае софинансирования из бюджета поселения.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3.3. Контракты (договоры) на выполнение подрядных работ, на получение технических условий для разработки проектной документации (при необходимости), на выполнение и согласование проектно-изыскательских работ (услуг) (при необходимости), на проведение экспертиз проектно-изыскательских работ (при необходимости), на расчет индекса изменения стоимости строительно-монтажных работ в условиях рынка, на проведение экспертизы промышленной безопасности объектов (при необходимости), на проведение испытаний коммунальных систем (при необходимости), на пуск и (или подключение) газа, поставку продукции и (или) оборудования, на проведение строительного контроля за производством работ.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3.4. Сметы на выполнение подрядных работ, сметы (счета) на выполнение проектно-изыскательских работ (услуг), составленные, утвержденные и согласованные в установленном порядке.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3.5. Положительное сводное заключение учреждения государственной экспертизы на проектную документацию (при необходимости).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3.6. Расчеты индексов изменения стоимости заявленных строительно-монтажных работ, подтвержденные на период производства работ.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3.7. По этапам выполнения или после полного завершения работ: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акты о приемке выполненных работ (форма КС-2), акты сдачи-приемки выполненных проектно-изыскательских работ (услуг), счета-фактуры подрядных организаций на оплату выполненных работ, оказанных услуг (при исполнении работ подрядной организацией, находящейся на упрощенной или вмененной системе налогообложения, представить копию уведомления из налоговой инспекции и накладные);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справки о стоимости выполненных работ (услуг) и затрат (форма КС-3) и (или) накладные, и счета-фактуры (при оплате материалов по факту);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документы, подтверждающие оплату внебюджетными источниками, в случае финансирования внебюджетными источниками.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4. Заявка администрации поселения рассматривается администрацией Мокшанского района в течение 10 дней с даты окончания срока подачи заявки, предусмотренного пунктом 3 настоящего Порядка. По результатам рассмотрения администрация Мокшанского района принимает распоряжение о предоставлении иных межбюджетных трансфертов (об отказе предоставления иных межбюджетных трансфертов, в случае несоответствия заявки и прилагаемых к ней документов условиям настоящего Порядка).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5. Размер иных межбюджетных трансфертов бюджету поселения на цели, указанные в пункте 1 настоящего Порядка определяется по формуле: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ИМБТп = Сп – Пп - Вп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где: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- ИМБТп  - размер иных межбюджетных трансфертов бюджету поселения на цели, указанные в пункте 1 настоящего Порядка;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- Сп – объем расходов на проведение мероприятий по реконструкции и ремонту систем водоснабжения в  населенных пунктах Мокшанского района в рамках подпрограммы "Модернизация систем жизнеобеспечения населения и  объектов коммунальной инфраструктуры в Мокшанском районе Пензенской области" муниципальной программы «Модернизация и реформирование систем жизнеобеспечения и объектов коммунальной инфраструктуры в Мокшанском районе Пензенской области на 2014-20</w:t>
      </w:r>
      <w:r>
        <w:t>20</w:t>
      </w:r>
      <w:r w:rsidRPr="00F319A8">
        <w:t xml:space="preserve"> годы»;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- Пп - объем расходов на проведение мероприятий по реконструкции и ремонту систем водоснабжения, предусмотренный в бюджете поселения (без учета иных межбюджетных трансфертов из бюджета Мокшанского района);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- Вп – внебюджетные источники в рамках софинансирования.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6. Иные межбюджетные трансферты перечисляются финансовым управлением в доход бюджетов тех поселений, по которым принято распоряжение о предоставлении иных межбюджетных трансфертов. Иные межбюджетные трансферты перечисляются по мере поступления доходов в бюджет Мокшанского района (за исключение безвозмездных поступлений целевого характера).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7. Перечисление иных межбюджетных трансфертов приостанавливается в случаях, предусмотренных бюджетным законодательством.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8. Отчет о результатах использования иных межбюджетных трансфертов, предоставленных бюджету поселения, предоставляется администрацией поселения в администрацию Мокшанского района и финансовое управление ежеквартально, в срок до 20 числа месяца, следующего за отчетным кварталом, согласно форме № 1 (прилагается).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9. При выявлении нецелевого использования бюджетных средств получателем иных межбюджетных трансфертов они подлежат возврату в бюджет Мокшанского района в соответствии с действующим законодательством.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10. Контроль за соблюдением поселениями условий предоставления иных межбюджетных трансфертов, определенных в настоящем Порядке, осуществляет администрация Мокшанского района и финансовое управление.</w:t>
      </w:r>
    </w:p>
    <w:p w:rsidR="00A7382C" w:rsidRPr="00F319A8" w:rsidRDefault="00A7382C" w:rsidP="00BB01CF">
      <w:pPr>
        <w:autoSpaceDE w:val="0"/>
        <w:autoSpaceDN w:val="0"/>
        <w:adjustRightInd w:val="0"/>
        <w:ind w:right="-82"/>
        <w:jc w:val="right"/>
        <w:outlineLvl w:val="0"/>
      </w:pPr>
    </w:p>
    <w:p w:rsidR="00A7382C" w:rsidRPr="00F319A8" w:rsidRDefault="00A7382C" w:rsidP="00BB01CF">
      <w:pPr>
        <w:autoSpaceDE w:val="0"/>
        <w:autoSpaceDN w:val="0"/>
        <w:adjustRightInd w:val="0"/>
        <w:ind w:right="-82"/>
        <w:jc w:val="right"/>
        <w:outlineLvl w:val="0"/>
      </w:pPr>
      <w:r w:rsidRPr="00F319A8">
        <w:t>Форма № 1</w:t>
      </w:r>
    </w:p>
    <w:p w:rsidR="00A7382C" w:rsidRPr="00F319A8" w:rsidRDefault="00A7382C" w:rsidP="00BB01CF">
      <w:pPr>
        <w:autoSpaceDE w:val="0"/>
        <w:autoSpaceDN w:val="0"/>
        <w:adjustRightInd w:val="0"/>
        <w:ind w:right="-82"/>
        <w:jc w:val="right"/>
        <w:outlineLvl w:val="0"/>
      </w:pPr>
    </w:p>
    <w:p w:rsidR="00A7382C" w:rsidRPr="00F319A8" w:rsidRDefault="00A7382C" w:rsidP="00BB01CF">
      <w:pPr>
        <w:autoSpaceDE w:val="0"/>
        <w:autoSpaceDN w:val="0"/>
        <w:adjustRightInd w:val="0"/>
        <w:jc w:val="center"/>
      </w:pPr>
      <w:r w:rsidRPr="00F319A8">
        <w:t>ОТЧЕТ</w:t>
      </w:r>
    </w:p>
    <w:p w:rsidR="00A7382C" w:rsidRPr="00F319A8" w:rsidRDefault="00A7382C" w:rsidP="00BB01CF">
      <w:pPr>
        <w:autoSpaceDE w:val="0"/>
        <w:autoSpaceDN w:val="0"/>
        <w:adjustRightInd w:val="0"/>
        <w:jc w:val="center"/>
      </w:pPr>
      <w:r w:rsidRPr="00F319A8">
        <w:t>об использовании иных межбюджетных трансфертов из бюджета Мокшанского района бюджетам поселений Мокшанского района на проведение мероприятий по реконструкции и ремонту систем водоснабжения в  населенных пунктах Мокшанского района в рамках подпрограммы "Модернизация систем жизнеобеспечения населения и  объектов коммунальной инфраструктуры в Мокшанском районе Пензенской области" муниципальной программы «Модернизация и реформирование систем жизнеобеспечения и объектов коммунальной инфраструктуры в Мокшанском районе Пензенской области на 2014-20</w:t>
      </w:r>
      <w:r>
        <w:t>20</w:t>
      </w:r>
      <w:r w:rsidRPr="00F319A8">
        <w:t xml:space="preserve"> годы»</w:t>
      </w:r>
    </w:p>
    <w:p w:rsidR="00A7382C" w:rsidRPr="00F319A8" w:rsidRDefault="00A7382C" w:rsidP="00BB01CF">
      <w:pPr>
        <w:autoSpaceDE w:val="0"/>
        <w:autoSpaceDN w:val="0"/>
        <w:adjustRightInd w:val="0"/>
        <w:jc w:val="center"/>
      </w:pPr>
      <w:r w:rsidRPr="00F319A8">
        <w:t>на _________________</w:t>
      </w:r>
    </w:p>
    <w:p w:rsidR="00A7382C" w:rsidRPr="00F319A8" w:rsidRDefault="00A7382C" w:rsidP="00BB01CF">
      <w:pPr>
        <w:autoSpaceDE w:val="0"/>
        <w:autoSpaceDN w:val="0"/>
        <w:adjustRightInd w:val="0"/>
        <w:jc w:val="center"/>
      </w:pPr>
      <w:r w:rsidRPr="00F319A8">
        <w:t>(указывается отчетная дата)</w:t>
      </w:r>
    </w:p>
    <w:p w:rsidR="00A7382C" w:rsidRPr="00F319A8" w:rsidRDefault="00A7382C" w:rsidP="00BB01CF">
      <w:pPr>
        <w:pStyle w:val="ConsPlusNonformat"/>
        <w:rPr>
          <w:rFonts w:ascii="Times New Roman" w:hAnsi="Times New Roman" w:cs="Times New Roman"/>
        </w:rPr>
      </w:pPr>
      <w:r w:rsidRPr="00F319A8">
        <w:rPr>
          <w:rFonts w:ascii="Times New Roman" w:hAnsi="Times New Roman" w:cs="Times New Roman"/>
        </w:rPr>
        <w:t xml:space="preserve">    Получатель иных межбюджетных трансфертов _____________________________________________</w:t>
      </w:r>
    </w:p>
    <w:p w:rsidR="00A7382C" w:rsidRPr="00F319A8" w:rsidRDefault="00A7382C" w:rsidP="00BB01CF">
      <w:pPr>
        <w:pStyle w:val="ConsPlusNonformat"/>
        <w:rPr>
          <w:rFonts w:ascii="Times New Roman" w:hAnsi="Times New Roman" w:cs="Times New Roman"/>
        </w:rPr>
      </w:pPr>
      <w:r w:rsidRPr="00F319A8">
        <w:rPr>
          <w:rFonts w:ascii="Times New Roman" w:hAnsi="Times New Roman" w:cs="Times New Roman"/>
        </w:rPr>
        <w:t xml:space="preserve">                                                                                                     (наименование поселения)</w:t>
      </w:r>
    </w:p>
    <w:p w:rsidR="00A7382C" w:rsidRPr="00F319A8" w:rsidRDefault="00A7382C" w:rsidP="00BB01CF">
      <w:pPr>
        <w:autoSpaceDE w:val="0"/>
        <w:autoSpaceDN w:val="0"/>
        <w:adjustRightInd w:val="0"/>
        <w:jc w:val="right"/>
      </w:pPr>
      <w:r w:rsidRPr="00F319A8">
        <w:t>(в руб.)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44"/>
        <w:gridCol w:w="1356"/>
        <w:gridCol w:w="1536"/>
        <w:gridCol w:w="1632"/>
        <w:gridCol w:w="2052"/>
        <w:gridCol w:w="1440"/>
      </w:tblGrid>
      <w:tr w:rsidR="00A7382C" w:rsidRPr="00F319A8" w:rsidTr="004A34D2">
        <w:trPr>
          <w:trHeight w:val="1440"/>
          <w:tblCellSpacing w:w="5" w:type="nil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Наименование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расходов  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Объем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иных межбюджетных  трансфертов,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полученных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из бюджета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Мокшанского района  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Фактические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расходы (на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основании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подтверждающих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документов)  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Кассовые 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расходы 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(поселения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согласно 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платежным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поручениям)  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Сумма   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неиспользованных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иных межбюджетных  трансфертов,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гр.5 =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(гр.2 - гр.4)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Причины не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использования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иных межбюджетных  трансфертов</w:t>
            </w:r>
          </w:p>
        </w:tc>
      </w:tr>
      <w:tr w:rsidR="00A7382C" w:rsidRPr="00F319A8" w:rsidTr="004A34D2">
        <w:trPr>
          <w:tblCellSpacing w:w="5" w:type="nil"/>
        </w:trPr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1      </w:t>
            </w: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2     </w:t>
            </w: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 3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  4       </w:t>
            </w:r>
          </w:p>
        </w:tc>
        <w:tc>
          <w:tcPr>
            <w:tcW w:w="20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  5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 6      </w:t>
            </w:r>
          </w:p>
        </w:tc>
      </w:tr>
      <w:tr w:rsidR="00A7382C" w:rsidRPr="00F319A8" w:rsidTr="004A34D2">
        <w:trPr>
          <w:tblCellSpacing w:w="5" w:type="nil"/>
        </w:trPr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20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</w:tr>
      <w:tr w:rsidR="00A7382C" w:rsidRPr="00F319A8" w:rsidTr="004A34D2">
        <w:trPr>
          <w:tblCellSpacing w:w="5" w:type="nil"/>
        </w:trPr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20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</w:tr>
      <w:tr w:rsidR="00A7382C" w:rsidRPr="00F319A8" w:rsidTr="004A34D2">
        <w:trPr>
          <w:tblCellSpacing w:w="5" w:type="nil"/>
        </w:trPr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Всего:      </w:t>
            </w: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</w:p>
        </w:tc>
        <w:tc>
          <w:tcPr>
            <w:tcW w:w="20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</w:p>
        </w:tc>
      </w:tr>
    </w:tbl>
    <w:p w:rsidR="00A7382C" w:rsidRPr="00F319A8" w:rsidRDefault="00A7382C" w:rsidP="00BB01CF">
      <w:pPr>
        <w:autoSpaceDE w:val="0"/>
        <w:autoSpaceDN w:val="0"/>
        <w:adjustRightInd w:val="0"/>
        <w:jc w:val="both"/>
      </w:pPr>
    </w:p>
    <w:tbl>
      <w:tblPr>
        <w:tblW w:w="9540" w:type="dxa"/>
        <w:tblInd w:w="108" w:type="dxa"/>
        <w:tblLook w:val="00A0"/>
      </w:tblPr>
      <w:tblGrid>
        <w:gridCol w:w="661"/>
        <w:gridCol w:w="3299"/>
        <w:gridCol w:w="236"/>
        <w:gridCol w:w="236"/>
        <w:gridCol w:w="236"/>
        <w:gridCol w:w="236"/>
        <w:gridCol w:w="236"/>
        <w:gridCol w:w="2060"/>
        <w:gridCol w:w="340"/>
        <w:gridCol w:w="2000"/>
      </w:tblGrid>
      <w:tr w:rsidR="00A7382C" w:rsidRPr="00F319A8" w:rsidTr="004A34D2">
        <w:trPr>
          <w:trHeight w:val="31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447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  <w:r w:rsidRPr="00F319A8">
              <w:t>Глава администрации _______________     (наименование поселения)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  <w:r w:rsidRPr="00F319A8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  <w:r w:rsidRPr="00F319A8">
              <w:t> </w:t>
            </w:r>
          </w:p>
        </w:tc>
      </w:tr>
      <w:tr w:rsidR="00A7382C" w:rsidRPr="00F319A8" w:rsidTr="004A34D2">
        <w:trPr>
          <w:trHeight w:val="31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  <w:r w:rsidRPr="00F319A8">
              <w:t>М.П.</w:t>
            </w: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7382C" w:rsidRPr="00F319A8" w:rsidRDefault="00A7382C" w:rsidP="004A34D2">
            <w:pPr>
              <w:widowControl/>
              <w:spacing w:line="240" w:lineRule="exact"/>
              <w:jc w:val="center"/>
            </w:pPr>
            <w:r w:rsidRPr="00F319A8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7382C" w:rsidRPr="00F319A8" w:rsidRDefault="00A7382C" w:rsidP="004A34D2">
            <w:pPr>
              <w:widowControl/>
              <w:spacing w:line="240" w:lineRule="exact"/>
              <w:jc w:val="center"/>
            </w:pPr>
            <w:r w:rsidRPr="00F319A8">
              <w:t>(Ф.И.О.)</w:t>
            </w:r>
          </w:p>
        </w:tc>
      </w:tr>
      <w:tr w:rsidR="00A7382C" w:rsidRPr="00F319A8" w:rsidTr="004A34D2">
        <w:trPr>
          <w:trHeight w:val="31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  <w:r w:rsidRPr="00F319A8">
              <w:t>Специалист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  <w:r w:rsidRPr="00F319A8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  <w:r w:rsidRPr="00F319A8">
              <w:t> </w:t>
            </w:r>
          </w:p>
        </w:tc>
      </w:tr>
      <w:tr w:rsidR="00A7382C" w:rsidRPr="00F319A8" w:rsidTr="004A34D2">
        <w:trPr>
          <w:trHeight w:val="31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7382C" w:rsidRPr="00F319A8" w:rsidRDefault="00A7382C" w:rsidP="004A34D2">
            <w:pPr>
              <w:widowControl/>
              <w:spacing w:line="240" w:lineRule="exact"/>
              <w:jc w:val="center"/>
            </w:pPr>
            <w:r w:rsidRPr="00F319A8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  <w:spacing w:line="240" w:lineRule="exact"/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7382C" w:rsidRPr="00F319A8" w:rsidRDefault="00A7382C" w:rsidP="004A34D2">
            <w:pPr>
              <w:widowControl/>
              <w:spacing w:line="240" w:lineRule="exact"/>
              <w:jc w:val="center"/>
            </w:pPr>
            <w:r w:rsidRPr="00F319A8">
              <w:t>(Ф.И.О.)</w:t>
            </w:r>
          </w:p>
        </w:tc>
      </w:tr>
      <w:tr w:rsidR="00A7382C" w:rsidRPr="00F319A8" w:rsidTr="004A34D2">
        <w:trPr>
          <w:trHeight w:val="31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  <w:r w:rsidRPr="00F319A8">
              <w:t xml:space="preserve"> </w:t>
            </w: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7382C" w:rsidRPr="00F319A8" w:rsidRDefault="00A7382C" w:rsidP="004A34D2">
            <w:pPr>
              <w:widowControl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7382C" w:rsidRPr="00F319A8" w:rsidRDefault="00A7382C" w:rsidP="004A34D2">
            <w:pPr>
              <w:widowControl/>
              <w:jc w:val="center"/>
            </w:pPr>
          </w:p>
        </w:tc>
      </w:tr>
    </w:tbl>
    <w:p w:rsidR="00A7382C" w:rsidRPr="00F319A8" w:rsidRDefault="00A7382C" w:rsidP="00BB01CF">
      <w:pPr>
        <w:autoSpaceDE w:val="0"/>
        <w:autoSpaceDN w:val="0"/>
        <w:adjustRightInd w:val="0"/>
        <w:jc w:val="right"/>
        <w:outlineLvl w:val="1"/>
        <w:sectPr w:rsidR="00A7382C" w:rsidRPr="00F319A8" w:rsidSect="0038726B">
          <w:pgSz w:w="11906" w:h="16838"/>
          <w:pgMar w:top="902" w:right="849" w:bottom="993" w:left="993" w:header="720" w:footer="720" w:gutter="0"/>
          <w:cols w:space="720"/>
          <w:noEndnote/>
        </w:sectPr>
      </w:pPr>
    </w:p>
    <w:p w:rsidR="00A7382C" w:rsidRPr="00F319A8" w:rsidRDefault="00A7382C" w:rsidP="0031625A">
      <w:pPr>
        <w:autoSpaceDE w:val="0"/>
        <w:autoSpaceDN w:val="0"/>
        <w:adjustRightInd w:val="0"/>
        <w:ind w:right="-1"/>
        <w:outlineLvl w:val="0"/>
      </w:pPr>
    </w:p>
    <w:p w:rsidR="00A7382C" w:rsidRPr="00F319A8" w:rsidRDefault="00A7382C" w:rsidP="0031625A">
      <w:pPr>
        <w:autoSpaceDE w:val="0"/>
        <w:autoSpaceDN w:val="0"/>
        <w:adjustRightInd w:val="0"/>
        <w:ind w:right="-1"/>
        <w:jc w:val="center"/>
        <w:outlineLvl w:val="0"/>
        <w:rPr>
          <w:b/>
        </w:rPr>
      </w:pPr>
      <w:r w:rsidRPr="00F319A8">
        <w:rPr>
          <w:b/>
        </w:rPr>
        <w:t>Порядок предоставления и методика расчета иных межбюджетных трансфертов из бюджета Мокшанского района бюджетам поселений Мокшанского района</w:t>
      </w:r>
      <w:r w:rsidRPr="00F319A8">
        <w:t xml:space="preserve"> </w:t>
      </w:r>
      <w:r w:rsidRPr="00F319A8">
        <w:rPr>
          <w:b/>
        </w:rPr>
        <w:t>на проведение мероприятий по развитию систем газоснабжения в  населенных пунктах Мокшанского района в рамках подпрограммы "Модернизация систем жизнеобеспечения населения и  объектов коммунальной инфраструктуры в Мокшанском районе Пензенской области" муниципальной программы «Модернизация и реформирование систем жизнеобеспечения и объектов коммунальной инфраструктуры в Мокшанском районе Пензенской области на 2014-20</w:t>
      </w:r>
      <w:r>
        <w:rPr>
          <w:b/>
        </w:rPr>
        <w:t>20</w:t>
      </w:r>
      <w:r w:rsidRPr="00F319A8">
        <w:rPr>
          <w:b/>
        </w:rPr>
        <w:t xml:space="preserve"> годы» </w:t>
      </w:r>
    </w:p>
    <w:p w:rsidR="00A7382C" w:rsidRPr="00F319A8" w:rsidRDefault="00A7382C" w:rsidP="00BB01CF">
      <w:pPr>
        <w:autoSpaceDE w:val="0"/>
        <w:autoSpaceDN w:val="0"/>
        <w:adjustRightInd w:val="0"/>
        <w:ind w:right="448"/>
        <w:jc w:val="center"/>
        <w:outlineLvl w:val="0"/>
        <w:rPr>
          <w:b/>
        </w:rPr>
      </w:pPr>
    </w:p>
    <w:p w:rsidR="00A7382C" w:rsidRPr="00F319A8" w:rsidRDefault="00A7382C" w:rsidP="00BB01CF">
      <w:pPr>
        <w:widowControl/>
        <w:autoSpaceDE w:val="0"/>
        <w:autoSpaceDN w:val="0"/>
        <w:adjustRightInd w:val="0"/>
        <w:ind w:firstLine="540"/>
        <w:jc w:val="both"/>
      </w:pPr>
      <w:r w:rsidRPr="00F319A8">
        <w:t>1. В настоящем приложении определяется порядок предоставления и методика расчета иных межбюджетных трансфертов из бюджета Мокшанского района бюджетам поселений Мокшанского района (далее – Порядок) на проведение мероприятий по развитию систем газоснабжения в  населенных пунктах Мокшанского района в рамках подпрограммы "Модернизация систем жизнеобеспечения населения и  объектов коммунальной инфраструктуры в Мокшанском районе Пензенской области" муниципальной программы «Модернизация и реформирование систем жизнеобеспечения и объектов коммунальной инфраструктуры в Мокшанском районе Пензенской области на 2014-20</w:t>
      </w:r>
      <w:r>
        <w:t>20</w:t>
      </w:r>
      <w:r w:rsidRPr="00F319A8">
        <w:t xml:space="preserve"> годы».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2. Иные межбюджетные трансферты предоставляются финансовым управлением администрации Мокшанского района (далее – финансовое управление) в соответствии со сводной бюджетной росписью бюджета Мокшанского района на соответствующий финансовый год в пределах объемов бюджетных ассигнований, утвержденных на указанные цели решением Собрания представителей Мокшанского района о бюджете Мокшанского района на очередной финансовый год и плановый период.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bookmarkStart w:id="1" w:name="Par12"/>
      <w:bookmarkEnd w:id="1"/>
      <w:r w:rsidRPr="00F319A8">
        <w:t>3. Администрации поселений в срок до 25 числа месяца, предшествующего месяцу, в котором предоставляются иные межбюджетные трансферты, подают заявки (в произвольной форме) на предоставление иных межбюджетных трансфертов в администрацию Мокшанского района (после полного завершения работ и по этапам выполнения работ).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К бюджетной заявке прилагается пакет документов, содержащий: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3.1. Копию утвержденной соответствующей муниципальной программы поселения.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3.2. Выписку из решения о бюджете поселения на соответствующий год, подтверждающую наличие бюджетных ассигнований, в случае софинансирования из бюджета поселения.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bookmarkStart w:id="2" w:name="Par50"/>
      <w:bookmarkEnd w:id="2"/>
      <w:r w:rsidRPr="00F319A8">
        <w:t>3.3. Контракты (договоры) на выполнение подрядных работ, на получение технических условий для разработки проектной документации (при необходимости), на выполнение и согласование проектно-изыскательских работ (услуг) (при необходимости), на проведение экспертиз проектно-изыскательских работ (при необходимости), на расчет индекса изменения стоимости строительно-монтажных работ в условиях рынка, на проведение экспертизы промышленной безопасности объектов (при необходимости), на проведение испытаний коммунальных систем (при необходимости), на пуск и (или подключение) газа, поставку продукции и (или) оборудования, на проведение строительного контроля за производством работ.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3.4. Сметы на выполнение подрядных работ, сметы (счета) на выполнение проектно-изыскательских работ (услуг), составленные, утвержденные и согласованные в установленном порядке.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3.5. Положительное сводное заключение учреждения государственной экспертизы на проектную документацию (при необходимости).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3.6. Расчеты индексов изменения стоимости заявленных строительно-монтажных работ, подтвержденные на период производства работ.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3.7. По этапам выполнения или после полного завершения работ: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акты о приемке выполненных работ (форма КС-2), акты сдачи-приемки выполненных проектно-изыскательских работ (услуг), счета-фактуры подрядных организаций на оплату выполненных работ, оказанных услуг (при исполнении работ подрядной организацией, находящейся на упрощенной или вмененной системе налогообложения, представить копию уведомления из налоговой инспекции и накладные);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справки о стоимости выполненных работ (услуг) и затрат (форма КС-3) и (или) накладные, и счета-фактуры (при оплате материалов по факту);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документы, подтверждающие оплату внебюджетными источниками, в случае финансирования внебюджетными источниками.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4. Заявка администрации поселения рассматривается администрацией Мокшанского района в течение 10 дней с даты окончания срока подачи заявки, предусмотренного пунктом 3 настоящего Порядка. По результатам рассмотрения администрация Мокшанского района принимает распоряжение о предоставлении иных межбюджетных трансфертов (об отказе предоставления иных межбюджетных трансфертов, в случае несоответствия заявки и прилагаемых к ней документов условиям настоящего Порядка).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5. Размер иных межбюджетных трансфертов бюджету поселения на цели, указанные в пункте 1 настоящего Порядка определяется по формуле: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ИМБТп = Сп – Пп – Вп,  где: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- ИМБТп  - размер иных межбюджетных трансфертов бюджету поселения на цели, указанные в пункте 1 настоящего Порядка;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- Сп – объем расходов на проведение мероприятий по реконструкции и ремонту систем водоснабжения в  населенных пунктах Мокшанского района в рамках подпрограммы "Модернизация систем жизнеобеспечения населения и  объектов коммунальной инфраструктуры в Мокшанском районе Пензенской области" муниципальной программы «Модернизация и реформирование систем жизнеобеспечения и объектов коммунальной инфраструктуры в Мокшанском районе Пензенской области на 2014-20</w:t>
      </w:r>
      <w:r>
        <w:t>20</w:t>
      </w:r>
      <w:r w:rsidRPr="00F319A8">
        <w:t xml:space="preserve">  годы»;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- Пп - объем расходов на проведение мероприятий по реконструкции и ремонту систем водоснабжения, предусмотренный в бюджете поселения (без учета иных межбюджетных трансфертов из бюджета Мокшанского района);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- Вп – внебюджетные источники в рамках софинансирования.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6. Иные межбюджетные трансферты перечисляются финансовым управлением в доход бюджетов тех поселений, по которым принято распоряжение о предоставлении иных межбюджетных трансфертов. Иные межбюджетные трансферты перечисляются по мере поступления доходов в бюджет Мокшанского района (за исключение безвозмездных поступлений целевого характера).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7. Перечисление иных межбюджетных трансфертов приостанавливается в случаях, предусмотренных бюджетным законодательством.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8. Отчет о результатах использования иных межбюджетных трансфертов, предоставленных бюджету поселения, предоставляется администрацией поселения в администрацию Мокшанского района и финансовое управление ежеквартально, в срок до 20 числа месяца, следующего за отчетным кварталом, согласно форме № 1 (прилагается).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9. При выявлении нецелевого использования бюджетных средств получателем иных межбюджетных трансфертов они подлежат возврату в бюджет Мокшанского района в соответствии с действующим законодательством.</w:t>
      </w:r>
    </w:p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  <w:r w:rsidRPr="00F319A8">
        <w:t>10. Контроль за соблюдением поселениями условий предоставления иных межбюджетных трансфертов, определенных в настоящем Порядке, осуществляет администрация Мокшанского района и финансовое управление.</w:t>
      </w:r>
    </w:p>
    <w:p w:rsidR="00A7382C" w:rsidRPr="00F319A8" w:rsidRDefault="00A7382C" w:rsidP="00BB01CF">
      <w:pPr>
        <w:autoSpaceDE w:val="0"/>
        <w:autoSpaceDN w:val="0"/>
        <w:adjustRightInd w:val="0"/>
        <w:ind w:right="-82"/>
        <w:outlineLvl w:val="0"/>
      </w:pPr>
    </w:p>
    <w:p w:rsidR="00A7382C" w:rsidRPr="00F319A8" w:rsidRDefault="00A7382C" w:rsidP="00BB01CF">
      <w:pPr>
        <w:autoSpaceDE w:val="0"/>
        <w:autoSpaceDN w:val="0"/>
        <w:adjustRightInd w:val="0"/>
        <w:ind w:right="-82"/>
        <w:jc w:val="right"/>
        <w:outlineLvl w:val="0"/>
      </w:pPr>
      <w:r w:rsidRPr="00F319A8">
        <w:t>Форма № 1</w:t>
      </w:r>
    </w:p>
    <w:p w:rsidR="00A7382C" w:rsidRPr="00F319A8" w:rsidRDefault="00A7382C" w:rsidP="00BB01CF">
      <w:pPr>
        <w:autoSpaceDE w:val="0"/>
        <w:autoSpaceDN w:val="0"/>
        <w:adjustRightInd w:val="0"/>
        <w:ind w:right="-82"/>
        <w:jc w:val="right"/>
        <w:outlineLvl w:val="0"/>
      </w:pPr>
    </w:p>
    <w:p w:rsidR="00A7382C" w:rsidRPr="00F319A8" w:rsidRDefault="00A7382C" w:rsidP="00BB01CF">
      <w:pPr>
        <w:autoSpaceDE w:val="0"/>
        <w:autoSpaceDN w:val="0"/>
        <w:adjustRightInd w:val="0"/>
        <w:jc w:val="center"/>
      </w:pPr>
      <w:r w:rsidRPr="00F319A8">
        <w:t>ОТЧЕТ</w:t>
      </w:r>
    </w:p>
    <w:p w:rsidR="00A7382C" w:rsidRPr="00F319A8" w:rsidRDefault="00A7382C" w:rsidP="00BB01CF">
      <w:pPr>
        <w:autoSpaceDE w:val="0"/>
        <w:autoSpaceDN w:val="0"/>
        <w:adjustRightInd w:val="0"/>
        <w:jc w:val="center"/>
      </w:pPr>
      <w:r w:rsidRPr="00F319A8">
        <w:t>об использовании иных межбюджетных трансфертов из бюджета Мокшанского района бюджетам поселений Мокшанского района на проведение мероприятий по развитию систем газоснабжения  в  населенных пунктах Мокшанского района в рамках подпрограммы "Модернизация систем жизнеобеспечения населения и  объектов коммунальной инфраструктуры в Мокшанском районе Пензенской области" муниципальной программы «Модернизация и реформирование систем жизнеобеспечения и объектов коммунальной инфраструктуры в Мокшанском районе Пензенской области на 2014-20</w:t>
      </w:r>
      <w:r>
        <w:t>20</w:t>
      </w:r>
      <w:r w:rsidRPr="00F319A8">
        <w:t xml:space="preserve">  годы»</w:t>
      </w:r>
    </w:p>
    <w:p w:rsidR="00A7382C" w:rsidRPr="00F319A8" w:rsidRDefault="00A7382C" w:rsidP="00BB01CF">
      <w:pPr>
        <w:autoSpaceDE w:val="0"/>
        <w:autoSpaceDN w:val="0"/>
        <w:adjustRightInd w:val="0"/>
        <w:jc w:val="center"/>
      </w:pPr>
      <w:r w:rsidRPr="00F319A8">
        <w:t>на _________________</w:t>
      </w:r>
    </w:p>
    <w:p w:rsidR="00A7382C" w:rsidRPr="00F319A8" w:rsidRDefault="00A7382C" w:rsidP="00BB01CF">
      <w:pPr>
        <w:autoSpaceDE w:val="0"/>
        <w:autoSpaceDN w:val="0"/>
        <w:adjustRightInd w:val="0"/>
        <w:jc w:val="center"/>
      </w:pPr>
      <w:r w:rsidRPr="00F319A8">
        <w:t>(указывается отчетная дата)</w:t>
      </w:r>
    </w:p>
    <w:p w:rsidR="00A7382C" w:rsidRPr="00F319A8" w:rsidRDefault="00A7382C" w:rsidP="00BB01CF">
      <w:pPr>
        <w:pStyle w:val="ConsPlusNonformat"/>
        <w:rPr>
          <w:rFonts w:ascii="Times New Roman" w:hAnsi="Times New Roman" w:cs="Times New Roman"/>
        </w:rPr>
      </w:pPr>
      <w:r w:rsidRPr="00F319A8">
        <w:rPr>
          <w:rFonts w:ascii="Times New Roman" w:hAnsi="Times New Roman" w:cs="Times New Roman"/>
        </w:rPr>
        <w:t xml:space="preserve">    Получатель иных межбюджетных трансфертов _____________________________________________</w:t>
      </w:r>
    </w:p>
    <w:p w:rsidR="00A7382C" w:rsidRPr="00F319A8" w:rsidRDefault="00A7382C" w:rsidP="00BB01CF">
      <w:pPr>
        <w:pStyle w:val="ConsPlusNonformat"/>
        <w:rPr>
          <w:rFonts w:ascii="Times New Roman" w:hAnsi="Times New Roman" w:cs="Times New Roman"/>
        </w:rPr>
      </w:pPr>
      <w:r w:rsidRPr="00F319A8">
        <w:rPr>
          <w:rFonts w:ascii="Times New Roman" w:hAnsi="Times New Roman" w:cs="Times New Roman"/>
        </w:rPr>
        <w:t xml:space="preserve">                                                                                                     (наименование поселения)</w:t>
      </w:r>
    </w:p>
    <w:p w:rsidR="00A7382C" w:rsidRPr="00F319A8" w:rsidRDefault="00A7382C" w:rsidP="00BB01CF">
      <w:pPr>
        <w:autoSpaceDE w:val="0"/>
        <w:autoSpaceDN w:val="0"/>
        <w:adjustRightInd w:val="0"/>
        <w:jc w:val="right"/>
      </w:pPr>
      <w:r w:rsidRPr="00F319A8">
        <w:t>(в руб.)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44"/>
        <w:gridCol w:w="1356"/>
        <w:gridCol w:w="1536"/>
        <w:gridCol w:w="1632"/>
        <w:gridCol w:w="2052"/>
        <w:gridCol w:w="1440"/>
      </w:tblGrid>
      <w:tr w:rsidR="00A7382C" w:rsidRPr="00F319A8" w:rsidTr="004A34D2">
        <w:trPr>
          <w:trHeight w:val="1440"/>
          <w:tblCellSpacing w:w="5" w:type="nil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Наименование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расходов  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Объем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иных межбюджетных  трансфертов,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полученных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из бюджета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Мокшанского района  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Фактические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расходы (на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основании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подтверждающих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документов)  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Кассовые 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расходы 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(поселения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согласно 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платежным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поручениям)  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Сумма   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неиспользованных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иных межбюджетных  трансфертов, 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гр.5 =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(гр.2 - гр.4)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Причины не  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>использования</w:t>
            </w:r>
          </w:p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иных межбюджетных  трансфертов</w:t>
            </w:r>
          </w:p>
        </w:tc>
      </w:tr>
      <w:tr w:rsidR="00A7382C" w:rsidRPr="00F319A8" w:rsidTr="004A34D2">
        <w:trPr>
          <w:tblCellSpacing w:w="5" w:type="nil"/>
        </w:trPr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1      </w:t>
            </w: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2     </w:t>
            </w: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 3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  4       </w:t>
            </w:r>
          </w:p>
        </w:tc>
        <w:tc>
          <w:tcPr>
            <w:tcW w:w="20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  5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      6      </w:t>
            </w:r>
          </w:p>
        </w:tc>
      </w:tr>
      <w:tr w:rsidR="00A7382C" w:rsidRPr="00F319A8" w:rsidTr="004A34D2">
        <w:trPr>
          <w:tblCellSpacing w:w="5" w:type="nil"/>
        </w:trPr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20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</w:tr>
      <w:tr w:rsidR="00A7382C" w:rsidRPr="00F319A8" w:rsidTr="004A34D2">
        <w:trPr>
          <w:tblCellSpacing w:w="5" w:type="nil"/>
        </w:trPr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20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  <w:jc w:val="right"/>
            </w:pPr>
          </w:p>
        </w:tc>
      </w:tr>
      <w:tr w:rsidR="00A7382C" w:rsidRPr="00F319A8" w:rsidTr="004A34D2">
        <w:trPr>
          <w:tblCellSpacing w:w="5" w:type="nil"/>
        </w:trPr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  <w:r w:rsidRPr="00F319A8">
              <w:t xml:space="preserve">Всего:      </w:t>
            </w: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</w:p>
        </w:tc>
        <w:tc>
          <w:tcPr>
            <w:tcW w:w="20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382C" w:rsidRPr="00F319A8" w:rsidRDefault="00A7382C" w:rsidP="004A34D2">
            <w:pPr>
              <w:autoSpaceDE w:val="0"/>
              <w:autoSpaceDN w:val="0"/>
              <w:adjustRightInd w:val="0"/>
            </w:pPr>
          </w:p>
        </w:tc>
      </w:tr>
    </w:tbl>
    <w:p w:rsidR="00A7382C" w:rsidRPr="00F319A8" w:rsidRDefault="00A7382C" w:rsidP="00BB01CF">
      <w:pPr>
        <w:autoSpaceDE w:val="0"/>
        <w:autoSpaceDN w:val="0"/>
        <w:adjustRightInd w:val="0"/>
        <w:ind w:firstLine="540"/>
        <w:jc w:val="both"/>
      </w:pPr>
    </w:p>
    <w:tbl>
      <w:tblPr>
        <w:tblW w:w="9540" w:type="dxa"/>
        <w:tblInd w:w="108" w:type="dxa"/>
        <w:tblLook w:val="00A0"/>
      </w:tblPr>
      <w:tblGrid>
        <w:gridCol w:w="661"/>
        <w:gridCol w:w="3299"/>
        <w:gridCol w:w="236"/>
        <w:gridCol w:w="236"/>
        <w:gridCol w:w="236"/>
        <w:gridCol w:w="236"/>
        <w:gridCol w:w="236"/>
        <w:gridCol w:w="2060"/>
        <w:gridCol w:w="340"/>
        <w:gridCol w:w="2000"/>
      </w:tblGrid>
      <w:tr w:rsidR="00A7382C" w:rsidRPr="00F319A8" w:rsidTr="004A34D2">
        <w:trPr>
          <w:trHeight w:val="31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447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  <w:r w:rsidRPr="00F319A8">
              <w:t>Глава администрации _______________     (наименование поселения)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  <w:r w:rsidRPr="00F319A8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  <w:r w:rsidRPr="00F319A8">
              <w:t> </w:t>
            </w:r>
          </w:p>
        </w:tc>
      </w:tr>
      <w:tr w:rsidR="00A7382C" w:rsidRPr="00F319A8" w:rsidTr="004A34D2">
        <w:trPr>
          <w:trHeight w:val="31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  <w:r w:rsidRPr="00F319A8">
              <w:t>М.П.</w:t>
            </w: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7382C" w:rsidRPr="00F319A8" w:rsidRDefault="00A7382C" w:rsidP="004A34D2">
            <w:pPr>
              <w:widowControl/>
              <w:jc w:val="center"/>
            </w:pPr>
            <w:r w:rsidRPr="00F319A8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7382C" w:rsidRPr="00F319A8" w:rsidRDefault="00A7382C" w:rsidP="004A34D2">
            <w:pPr>
              <w:widowControl/>
              <w:jc w:val="center"/>
            </w:pPr>
            <w:r w:rsidRPr="00F319A8">
              <w:t>(Ф.И.О.)</w:t>
            </w:r>
          </w:p>
        </w:tc>
      </w:tr>
      <w:tr w:rsidR="00A7382C" w:rsidRPr="00F319A8" w:rsidTr="004A34D2">
        <w:trPr>
          <w:trHeight w:val="31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  <w:r w:rsidRPr="00F319A8">
              <w:t>Специалист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  <w:r w:rsidRPr="00F319A8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  <w:r w:rsidRPr="00F319A8">
              <w:t> </w:t>
            </w:r>
          </w:p>
        </w:tc>
      </w:tr>
      <w:tr w:rsidR="00A7382C" w:rsidRPr="00F319A8" w:rsidTr="004A34D2">
        <w:trPr>
          <w:trHeight w:val="31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7382C" w:rsidRPr="00F319A8" w:rsidRDefault="00A7382C" w:rsidP="004A34D2">
            <w:pPr>
              <w:widowControl/>
              <w:jc w:val="center"/>
            </w:pPr>
            <w:r w:rsidRPr="00F319A8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382C" w:rsidRPr="00F319A8" w:rsidRDefault="00A7382C" w:rsidP="004A34D2">
            <w:pPr>
              <w:widowControl/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7382C" w:rsidRPr="00F319A8" w:rsidRDefault="00A7382C" w:rsidP="004A34D2">
            <w:pPr>
              <w:widowControl/>
              <w:jc w:val="center"/>
            </w:pPr>
            <w:r w:rsidRPr="00F319A8">
              <w:t>(Ф.И.О.)</w:t>
            </w:r>
          </w:p>
        </w:tc>
      </w:tr>
    </w:tbl>
    <w:p w:rsidR="00A7382C" w:rsidRPr="00F319A8" w:rsidRDefault="00A7382C" w:rsidP="006909C0">
      <w:pPr>
        <w:autoSpaceDE w:val="0"/>
        <w:autoSpaceDN w:val="0"/>
        <w:adjustRightInd w:val="0"/>
        <w:ind w:right="-82"/>
        <w:outlineLvl w:val="0"/>
        <w:rPr>
          <w:sz w:val="28"/>
          <w:szCs w:val="28"/>
        </w:rPr>
      </w:pPr>
    </w:p>
    <w:sectPr w:rsidR="00A7382C" w:rsidRPr="00F319A8" w:rsidSect="00E979AD">
      <w:endnotePr>
        <w:numFmt w:val="decimal"/>
      </w:endnotePr>
      <w:pgSz w:w="11907" w:h="16840"/>
      <w:pgMar w:top="899" w:right="851" w:bottom="567" w:left="85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82C" w:rsidRDefault="00A7382C">
      <w:r>
        <w:separator/>
      </w:r>
    </w:p>
  </w:endnote>
  <w:endnote w:type="continuationSeparator" w:id="0">
    <w:p w:rsidR="00A7382C" w:rsidRDefault="00A73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82C" w:rsidRDefault="00A7382C" w:rsidP="009D46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382C" w:rsidRDefault="00A7382C" w:rsidP="00FA214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82C" w:rsidRDefault="00A7382C" w:rsidP="00FA214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82C" w:rsidRDefault="00A7382C">
      <w:r>
        <w:separator/>
      </w:r>
    </w:p>
  </w:footnote>
  <w:footnote w:type="continuationSeparator" w:id="0">
    <w:p w:rsidR="00A7382C" w:rsidRDefault="00A73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D695FC7"/>
    <w:multiLevelType w:val="hybridMultilevel"/>
    <w:tmpl w:val="1CE60D52"/>
    <w:lvl w:ilvl="0" w:tplc="7916C68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CC8CA9D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90BC115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47F8700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0ACFAE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F606D9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C6293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3AE1A9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0A0888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32484E"/>
    <w:multiLevelType w:val="hybridMultilevel"/>
    <w:tmpl w:val="B67072C2"/>
    <w:lvl w:ilvl="0" w:tplc="DF44D1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abstractNum w:abstractNumId="7">
    <w:nsid w:val="56FB2C23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00D256C"/>
    <w:multiLevelType w:val="hybridMultilevel"/>
    <w:tmpl w:val="4EA693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8"/>
  </w:num>
  <w:num w:numId="5">
    <w:abstractNumId w:val="11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C90"/>
    <w:rsid w:val="000128F5"/>
    <w:rsid w:val="00017701"/>
    <w:rsid w:val="00021761"/>
    <w:rsid w:val="00022D0C"/>
    <w:rsid w:val="0002505D"/>
    <w:rsid w:val="00034AED"/>
    <w:rsid w:val="00040614"/>
    <w:rsid w:val="00040C22"/>
    <w:rsid w:val="00041480"/>
    <w:rsid w:val="000415E2"/>
    <w:rsid w:val="00043233"/>
    <w:rsid w:val="000438B7"/>
    <w:rsid w:val="00044210"/>
    <w:rsid w:val="00047812"/>
    <w:rsid w:val="00054D5A"/>
    <w:rsid w:val="00061212"/>
    <w:rsid w:val="00061923"/>
    <w:rsid w:val="00064C9F"/>
    <w:rsid w:val="000653AF"/>
    <w:rsid w:val="0006565C"/>
    <w:rsid w:val="00066E93"/>
    <w:rsid w:val="0007055B"/>
    <w:rsid w:val="00070767"/>
    <w:rsid w:val="00070955"/>
    <w:rsid w:val="000711D2"/>
    <w:rsid w:val="00072DB8"/>
    <w:rsid w:val="0008165B"/>
    <w:rsid w:val="00081774"/>
    <w:rsid w:val="00082DE9"/>
    <w:rsid w:val="00083866"/>
    <w:rsid w:val="00083BD0"/>
    <w:rsid w:val="00085893"/>
    <w:rsid w:val="0008779C"/>
    <w:rsid w:val="00087C9F"/>
    <w:rsid w:val="00087EC3"/>
    <w:rsid w:val="00090F8F"/>
    <w:rsid w:val="00091165"/>
    <w:rsid w:val="00091A29"/>
    <w:rsid w:val="00091EF3"/>
    <w:rsid w:val="00092BC5"/>
    <w:rsid w:val="00093EC6"/>
    <w:rsid w:val="0009681F"/>
    <w:rsid w:val="000A0DCF"/>
    <w:rsid w:val="000A13E6"/>
    <w:rsid w:val="000A17C2"/>
    <w:rsid w:val="000A368E"/>
    <w:rsid w:val="000A481C"/>
    <w:rsid w:val="000A6695"/>
    <w:rsid w:val="000D0187"/>
    <w:rsid w:val="000D1B1F"/>
    <w:rsid w:val="000D1BD6"/>
    <w:rsid w:val="000D1C8B"/>
    <w:rsid w:val="000D376B"/>
    <w:rsid w:val="000D5B1D"/>
    <w:rsid w:val="000D690F"/>
    <w:rsid w:val="000D7277"/>
    <w:rsid w:val="000E03E3"/>
    <w:rsid w:val="000E642C"/>
    <w:rsid w:val="000E763D"/>
    <w:rsid w:val="000E767E"/>
    <w:rsid w:val="000F1067"/>
    <w:rsid w:val="000F106F"/>
    <w:rsid w:val="000F1D46"/>
    <w:rsid w:val="000F2376"/>
    <w:rsid w:val="000F4394"/>
    <w:rsid w:val="000F568A"/>
    <w:rsid w:val="000F5AC6"/>
    <w:rsid w:val="00101CFB"/>
    <w:rsid w:val="00102536"/>
    <w:rsid w:val="00103648"/>
    <w:rsid w:val="00105C38"/>
    <w:rsid w:val="00107456"/>
    <w:rsid w:val="00111633"/>
    <w:rsid w:val="001119F2"/>
    <w:rsid w:val="00111ADC"/>
    <w:rsid w:val="001121F2"/>
    <w:rsid w:val="00112936"/>
    <w:rsid w:val="00113084"/>
    <w:rsid w:val="00113D9C"/>
    <w:rsid w:val="00113EFF"/>
    <w:rsid w:val="001209B4"/>
    <w:rsid w:val="00123E0B"/>
    <w:rsid w:val="001255BB"/>
    <w:rsid w:val="0013135E"/>
    <w:rsid w:val="00131861"/>
    <w:rsid w:val="00133290"/>
    <w:rsid w:val="00133C8E"/>
    <w:rsid w:val="00135A79"/>
    <w:rsid w:val="00135B12"/>
    <w:rsid w:val="001361CF"/>
    <w:rsid w:val="0013640E"/>
    <w:rsid w:val="00137685"/>
    <w:rsid w:val="00141093"/>
    <w:rsid w:val="001415E9"/>
    <w:rsid w:val="00142709"/>
    <w:rsid w:val="00144E98"/>
    <w:rsid w:val="0014516D"/>
    <w:rsid w:val="00146A49"/>
    <w:rsid w:val="0015120E"/>
    <w:rsid w:val="00151495"/>
    <w:rsid w:val="00152667"/>
    <w:rsid w:val="00153AC8"/>
    <w:rsid w:val="00154FDC"/>
    <w:rsid w:val="001560E8"/>
    <w:rsid w:val="00157731"/>
    <w:rsid w:val="00157DDB"/>
    <w:rsid w:val="00166E4A"/>
    <w:rsid w:val="00167803"/>
    <w:rsid w:val="00170DC2"/>
    <w:rsid w:val="001726E3"/>
    <w:rsid w:val="0017288E"/>
    <w:rsid w:val="0017348F"/>
    <w:rsid w:val="00174261"/>
    <w:rsid w:val="00176627"/>
    <w:rsid w:val="00180BAD"/>
    <w:rsid w:val="00185A41"/>
    <w:rsid w:val="001877A7"/>
    <w:rsid w:val="00187F0B"/>
    <w:rsid w:val="00190224"/>
    <w:rsid w:val="0019206B"/>
    <w:rsid w:val="00192073"/>
    <w:rsid w:val="001A3B1C"/>
    <w:rsid w:val="001B1451"/>
    <w:rsid w:val="001B37E9"/>
    <w:rsid w:val="001C0C35"/>
    <w:rsid w:val="001C18EB"/>
    <w:rsid w:val="001C2FA5"/>
    <w:rsid w:val="001C3A02"/>
    <w:rsid w:val="001C60BF"/>
    <w:rsid w:val="001D05AE"/>
    <w:rsid w:val="001D10EC"/>
    <w:rsid w:val="001D1EDD"/>
    <w:rsid w:val="001D1F84"/>
    <w:rsid w:val="001D2170"/>
    <w:rsid w:val="001D2A9C"/>
    <w:rsid w:val="001D7A7F"/>
    <w:rsid w:val="001E2A20"/>
    <w:rsid w:val="001E4578"/>
    <w:rsid w:val="001E5424"/>
    <w:rsid w:val="001E7D46"/>
    <w:rsid w:val="001F2621"/>
    <w:rsid w:val="001F3493"/>
    <w:rsid w:val="001F3783"/>
    <w:rsid w:val="001F39ED"/>
    <w:rsid w:val="001F4934"/>
    <w:rsid w:val="001F51BF"/>
    <w:rsid w:val="001F5FBE"/>
    <w:rsid w:val="002041CD"/>
    <w:rsid w:val="0020433B"/>
    <w:rsid w:val="00204531"/>
    <w:rsid w:val="0020522E"/>
    <w:rsid w:val="002118FC"/>
    <w:rsid w:val="002129E7"/>
    <w:rsid w:val="00214968"/>
    <w:rsid w:val="00214E9E"/>
    <w:rsid w:val="0021533C"/>
    <w:rsid w:val="00217325"/>
    <w:rsid w:val="0022207B"/>
    <w:rsid w:val="00222AA5"/>
    <w:rsid w:val="00222AFF"/>
    <w:rsid w:val="0022333A"/>
    <w:rsid w:val="00223E0C"/>
    <w:rsid w:val="00232FF5"/>
    <w:rsid w:val="00235107"/>
    <w:rsid w:val="0023558B"/>
    <w:rsid w:val="002359DB"/>
    <w:rsid w:val="00237BA1"/>
    <w:rsid w:val="00241B0A"/>
    <w:rsid w:val="0024476F"/>
    <w:rsid w:val="00245DF5"/>
    <w:rsid w:val="00252EB8"/>
    <w:rsid w:val="00257F6E"/>
    <w:rsid w:val="0026007D"/>
    <w:rsid w:val="00261CA7"/>
    <w:rsid w:val="0026517C"/>
    <w:rsid w:val="00266F62"/>
    <w:rsid w:val="002676D3"/>
    <w:rsid w:val="00270A13"/>
    <w:rsid w:val="00270D05"/>
    <w:rsid w:val="00275062"/>
    <w:rsid w:val="0027619E"/>
    <w:rsid w:val="00276A1A"/>
    <w:rsid w:val="00276F9E"/>
    <w:rsid w:val="002804FF"/>
    <w:rsid w:val="002813A3"/>
    <w:rsid w:val="00284533"/>
    <w:rsid w:val="00285861"/>
    <w:rsid w:val="002865BF"/>
    <w:rsid w:val="0029533E"/>
    <w:rsid w:val="00296172"/>
    <w:rsid w:val="00297CB6"/>
    <w:rsid w:val="002A1C28"/>
    <w:rsid w:val="002A3914"/>
    <w:rsid w:val="002A75A0"/>
    <w:rsid w:val="002A7628"/>
    <w:rsid w:val="002B1A4F"/>
    <w:rsid w:val="002C13F5"/>
    <w:rsid w:val="002C3218"/>
    <w:rsid w:val="002C3714"/>
    <w:rsid w:val="002C4156"/>
    <w:rsid w:val="002C5856"/>
    <w:rsid w:val="002D09CC"/>
    <w:rsid w:val="002D1960"/>
    <w:rsid w:val="002D2316"/>
    <w:rsid w:val="002D3E34"/>
    <w:rsid w:val="002D3F49"/>
    <w:rsid w:val="002D5E82"/>
    <w:rsid w:val="002D7397"/>
    <w:rsid w:val="002E13AD"/>
    <w:rsid w:val="002E27D0"/>
    <w:rsid w:val="002E3862"/>
    <w:rsid w:val="002E4D40"/>
    <w:rsid w:val="002E5E67"/>
    <w:rsid w:val="002E6CDC"/>
    <w:rsid w:val="002F1565"/>
    <w:rsid w:val="002F1B40"/>
    <w:rsid w:val="002F46E7"/>
    <w:rsid w:val="002F623A"/>
    <w:rsid w:val="002F6D44"/>
    <w:rsid w:val="002F6DEF"/>
    <w:rsid w:val="002F701D"/>
    <w:rsid w:val="00304F56"/>
    <w:rsid w:val="00310819"/>
    <w:rsid w:val="003154BC"/>
    <w:rsid w:val="00315C84"/>
    <w:rsid w:val="00315E97"/>
    <w:rsid w:val="0031625A"/>
    <w:rsid w:val="00317521"/>
    <w:rsid w:val="00320766"/>
    <w:rsid w:val="00321176"/>
    <w:rsid w:val="0032505E"/>
    <w:rsid w:val="00325570"/>
    <w:rsid w:val="00326CE0"/>
    <w:rsid w:val="00327871"/>
    <w:rsid w:val="003302AF"/>
    <w:rsid w:val="00331AFE"/>
    <w:rsid w:val="00332148"/>
    <w:rsid w:val="003326D0"/>
    <w:rsid w:val="00333310"/>
    <w:rsid w:val="0033394E"/>
    <w:rsid w:val="00335AB2"/>
    <w:rsid w:val="00340763"/>
    <w:rsid w:val="00344437"/>
    <w:rsid w:val="003450AC"/>
    <w:rsid w:val="00350B23"/>
    <w:rsid w:val="00351C44"/>
    <w:rsid w:val="003526F0"/>
    <w:rsid w:val="00352BE2"/>
    <w:rsid w:val="00356E58"/>
    <w:rsid w:val="00357646"/>
    <w:rsid w:val="003602AB"/>
    <w:rsid w:val="0036067B"/>
    <w:rsid w:val="003618FF"/>
    <w:rsid w:val="003644AB"/>
    <w:rsid w:val="00364FBB"/>
    <w:rsid w:val="00365809"/>
    <w:rsid w:val="00365C6A"/>
    <w:rsid w:val="00367AEA"/>
    <w:rsid w:val="0037065A"/>
    <w:rsid w:val="00374BEA"/>
    <w:rsid w:val="00375955"/>
    <w:rsid w:val="00380DBC"/>
    <w:rsid w:val="0038314C"/>
    <w:rsid w:val="0038544F"/>
    <w:rsid w:val="0038726B"/>
    <w:rsid w:val="00391F8B"/>
    <w:rsid w:val="003933D3"/>
    <w:rsid w:val="00394555"/>
    <w:rsid w:val="003A004E"/>
    <w:rsid w:val="003A23B0"/>
    <w:rsid w:val="003A3307"/>
    <w:rsid w:val="003A584D"/>
    <w:rsid w:val="003A7E28"/>
    <w:rsid w:val="003B0D99"/>
    <w:rsid w:val="003B0DA4"/>
    <w:rsid w:val="003B0FD0"/>
    <w:rsid w:val="003B5958"/>
    <w:rsid w:val="003C075E"/>
    <w:rsid w:val="003C0C57"/>
    <w:rsid w:val="003C2643"/>
    <w:rsid w:val="003C5564"/>
    <w:rsid w:val="003C5673"/>
    <w:rsid w:val="003C5C5C"/>
    <w:rsid w:val="003D197F"/>
    <w:rsid w:val="003D6038"/>
    <w:rsid w:val="003D67C4"/>
    <w:rsid w:val="003E22B4"/>
    <w:rsid w:val="003E79C4"/>
    <w:rsid w:val="003F1308"/>
    <w:rsid w:val="003F13D5"/>
    <w:rsid w:val="003F2987"/>
    <w:rsid w:val="0040012B"/>
    <w:rsid w:val="00404C00"/>
    <w:rsid w:val="00405E30"/>
    <w:rsid w:val="004101DD"/>
    <w:rsid w:val="00413BB1"/>
    <w:rsid w:val="004149CF"/>
    <w:rsid w:val="004164E1"/>
    <w:rsid w:val="0042255E"/>
    <w:rsid w:val="004234B2"/>
    <w:rsid w:val="00425BAC"/>
    <w:rsid w:val="0043210F"/>
    <w:rsid w:val="00433BD2"/>
    <w:rsid w:val="004358DE"/>
    <w:rsid w:val="004369E2"/>
    <w:rsid w:val="00437956"/>
    <w:rsid w:val="00445F2A"/>
    <w:rsid w:val="00450310"/>
    <w:rsid w:val="00452702"/>
    <w:rsid w:val="0045283C"/>
    <w:rsid w:val="00455DBD"/>
    <w:rsid w:val="004567F6"/>
    <w:rsid w:val="00457B8D"/>
    <w:rsid w:val="00462C7B"/>
    <w:rsid w:val="00462F26"/>
    <w:rsid w:val="0046585B"/>
    <w:rsid w:val="00467162"/>
    <w:rsid w:val="00467A6D"/>
    <w:rsid w:val="00470D2F"/>
    <w:rsid w:val="00472D92"/>
    <w:rsid w:val="0047378B"/>
    <w:rsid w:val="004756B9"/>
    <w:rsid w:val="0047680A"/>
    <w:rsid w:val="00477D87"/>
    <w:rsid w:val="00480F78"/>
    <w:rsid w:val="0048281C"/>
    <w:rsid w:val="0048386A"/>
    <w:rsid w:val="004878B6"/>
    <w:rsid w:val="00492D17"/>
    <w:rsid w:val="00492DF9"/>
    <w:rsid w:val="004973B0"/>
    <w:rsid w:val="004A1C06"/>
    <w:rsid w:val="004A34D2"/>
    <w:rsid w:val="004A49DC"/>
    <w:rsid w:val="004A4AA5"/>
    <w:rsid w:val="004A5651"/>
    <w:rsid w:val="004A5ADA"/>
    <w:rsid w:val="004A628E"/>
    <w:rsid w:val="004A69EE"/>
    <w:rsid w:val="004B058C"/>
    <w:rsid w:val="004B28F2"/>
    <w:rsid w:val="004B2913"/>
    <w:rsid w:val="004B4BD4"/>
    <w:rsid w:val="004B675E"/>
    <w:rsid w:val="004B7A33"/>
    <w:rsid w:val="004C0D89"/>
    <w:rsid w:val="004C5F11"/>
    <w:rsid w:val="004C6789"/>
    <w:rsid w:val="004C6E50"/>
    <w:rsid w:val="004D366A"/>
    <w:rsid w:val="004D469A"/>
    <w:rsid w:val="004D588E"/>
    <w:rsid w:val="004D5E9B"/>
    <w:rsid w:val="004D5F0C"/>
    <w:rsid w:val="004D70B5"/>
    <w:rsid w:val="004D77A8"/>
    <w:rsid w:val="004D788C"/>
    <w:rsid w:val="004D7D76"/>
    <w:rsid w:val="004E0733"/>
    <w:rsid w:val="004E0C09"/>
    <w:rsid w:val="004E28ED"/>
    <w:rsid w:val="004E299C"/>
    <w:rsid w:val="004E4130"/>
    <w:rsid w:val="004E4493"/>
    <w:rsid w:val="004E4EBB"/>
    <w:rsid w:val="004E6BF1"/>
    <w:rsid w:val="004E6FF1"/>
    <w:rsid w:val="004F1AA5"/>
    <w:rsid w:val="004F245E"/>
    <w:rsid w:val="004F3129"/>
    <w:rsid w:val="004F3580"/>
    <w:rsid w:val="004F3AE0"/>
    <w:rsid w:val="004F468E"/>
    <w:rsid w:val="004F48DF"/>
    <w:rsid w:val="004F572C"/>
    <w:rsid w:val="004F615E"/>
    <w:rsid w:val="004F7EDF"/>
    <w:rsid w:val="005029D0"/>
    <w:rsid w:val="005114FD"/>
    <w:rsid w:val="005125F1"/>
    <w:rsid w:val="00513B8B"/>
    <w:rsid w:val="00515D94"/>
    <w:rsid w:val="0051702D"/>
    <w:rsid w:val="005173D5"/>
    <w:rsid w:val="00522D35"/>
    <w:rsid w:val="00524B76"/>
    <w:rsid w:val="005255D8"/>
    <w:rsid w:val="0052710E"/>
    <w:rsid w:val="00530E68"/>
    <w:rsid w:val="00531B11"/>
    <w:rsid w:val="00532309"/>
    <w:rsid w:val="005323BA"/>
    <w:rsid w:val="0053258C"/>
    <w:rsid w:val="005339CE"/>
    <w:rsid w:val="00534E21"/>
    <w:rsid w:val="00541081"/>
    <w:rsid w:val="00547265"/>
    <w:rsid w:val="00551F3F"/>
    <w:rsid w:val="00554321"/>
    <w:rsid w:val="005553B0"/>
    <w:rsid w:val="00563908"/>
    <w:rsid w:val="0056421C"/>
    <w:rsid w:val="00565785"/>
    <w:rsid w:val="00566972"/>
    <w:rsid w:val="00573BBC"/>
    <w:rsid w:val="005742E4"/>
    <w:rsid w:val="0057732E"/>
    <w:rsid w:val="00580B40"/>
    <w:rsid w:val="00581ADC"/>
    <w:rsid w:val="0058299D"/>
    <w:rsid w:val="00584EAF"/>
    <w:rsid w:val="005854D9"/>
    <w:rsid w:val="0059042B"/>
    <w:rsid w:val="00590675"/>
    <w:rsid w:val="00594B70"/>
    <w:rsid w:val="00596769"/>
    <w:rsid w:val="005974C5"/>
    <w:rsid w:val="00597A9D"/>
    <w:rsid w:val="00597EB2"/>
    <w:rsid w:val="005A0683"/>
    <w:rsid w:val="005A0B16"/>
    <w:rsid w:val="005A2A95"/>
    <w:rsid w:val="005A3440"/>
    <w:rsid w:val="005A7FED"/>
    <w:rsid w:val="005B07C0"/>
    <w:rsid w:val="005B218E"/>
    <w:rsid w:val="005B253F"/>
    <w:rsid w:val="005B3726"/>
    <w:rsid w:val="005B68E9"/>
    <w:rsid w:val="005B7962"/>
    <w:rsid w:val="005C00DB"/>
    <w:rsid w:val="005C37FB"/>
    <w:rsid w:val="005C5C91"/>
    <w:rsid w:val="005D38FA"/>
    <w:rsid w:val="005D3AE7"/>
    <w:rsid w:val="005D4C58"/>
    <w:rsid w:val="005D5BA7"/>
    <w:rsid w:val="005E18D1"/>
    <w:rsid w:val="005E2BFE"/>
    <w:rsid w:val="005E5A0E"/>
    <w:rsid w:val="005F08D1"/>
    <w:rsid w:val="005F37A1"/>
    <w:rsid w:val="005F4263"/>
    <w:rsid w:val="006004C9"/>
    <w:rsid w:val="006026AD"/>
    <w:rsid w:val="00603E26"/>
    <w:rsid w:val="006057A3"/>
    <w:rsid w:val="006078F2"/>
    <w:rsid w:val="00610870"/>
    <w:rsid w:val="00614B6E"/>
    <w:rsid w:val="006152A1"/>
    <w:rsid w:val="00620300"/>
    <w:rsid w:val="00620B24"/>
    <w:rsid w:val="0062332D"/>
    <w:rsid w:val="00624BB6"/>
    <w:rsid w:val="00625F1C"/>
    <w:rsid w:val="00626AF5"/>
    <w:rsid w:val="00631509"/>
    <w:rsid w:val="006318E9"/>
    <w:rsid w:val="00633599"/>
    <w:rsid w:val="00633A51"/>
    <w:rsid w:val="006346A6"/>
    <w:rsid w:val="00635BEC"/>
    <w:rsid w:val="00637AA4"/>
    <w:rsid w:val="00642B76"/>
    <w:rsid w:val="0065035D"/>
    <w:rsid w:val="00653ED5"/>
    <w:rsid w:val="00654788"/>
    <w:rsid w:val="00655DB6"/>
    <w:rsid w:val="00661008"/>
    <w:rsid w:val="00661CB7"/>
    <w:rsid w:val="00665F1F"/>
    <w:rsid w:val="00666C94"/>
    <w:rsid w:val="00667555"/>
    <w:rsid w:val="006714EF"/>
    <w:rsid w:val="0067288E"/>
    <w:rsid w:val="006775D2"/>
    <w:rsid w:val="0067779F"/>
    <w:rsid w:val="0068133C"/>
    <w:rsid w:val="00683CD4"/>
    <w:rsid w:val="00686E91"/>
    <w:rsid w:val="006909C0"/>
    <w:rsid w:val="00694463"/>
    <w:rsid w:val="00694D01"/>
    <w:rsid w:val="006964BC"/>
    <w:rsid w:val="00696C45"/>
    <w:rsid w:val="00696DE1"/>
    <w:rsid w:val="006A0627"/>
    <w:rsid w:val="006A09BD"/>
    <w:rsid w:val="006A2F9B"/>
    <w:rsid w:val="006A34E3"/>
    <w:rsid w:val="006A42E1"/>
    <w:rsid w:val="006A594D"/>
    <w:rsid w:val="006A60E0"/>
    <w:rsid w:val="006A693A"/>
    <w:rsid w:val="006B0764"/>
    <w:rsid w:val="006B0C9A"/>
    <w:rsid w:val="006B0DFB"/>
    <w:rsid w:val="006B357A"/>
    <w:rsid w:val="006B3EA9"/>
    <w:rsid w:val="006B622C"/>
    <w:rsid w:val="006B629C"/>
    <w:rsid w:val="006B69AE"/>
    <w:rsid w:val="006C17A9"/>
    <w:rsid w:val="006C2968"/>
    <w:rsid w:val="006C4AB4"/>
    <w:rsid w:val="006C5200"/>
    <w:rsid w:val="006D080D"/>
    <w:rsid w:val="006D48BA"/>
    <w:rsid w:val="006D4F08"/>
    <w:rsid w:val="006D55E1"/>
    <w:rsid w:val="006D6475"/>
    <w:rsid w:val="006D6B72"/>
    <w:rsid w:val="006E12BA"/>
    <w:rsid w:val="006E24C8"/>
    <w:rsid w:val="006E3EB4"/>
    <w:rsid w:val="006E40E0"/>
    <w:rsid w:val="006F083A"/>
    <w:rsid w:val="006F27B1"/>
    <w:rsid w:val="006F5791"/>
    <w:rsid w:val="006F57FB"/>
    <w:rsid w:val="006F6B52"/>
    <w:rsid w:val="006F755D"/>
    <w:rsid w:val="00700861"/>
    <w:rsid w:val="00700D2E"/>
    <w:rsid w:val="00701047"/>
    <w:rsid w:val="00701840"/>
    <w:rsid w:val="0070335E"/>
    <w:rsid w:val="00707452"/>
    <w:rsid w:val="0070789B"/>
    <w:rsid w:val="0071292B"/>
    <w:rsid w:val="007129CC"/>
    <w:rsid w:val="00714AD7"/>
    <w:rsid w:val="00722291"/>
    <w:rsid w:val="00722816"/>
    <w:rsid w:val="00726032"/>
    <w:rsid w:val="00726076"/>
    <w:rsid w:val="00727B1E"/>
    <w:rsid w:val="00734BE8"/>
    <w:rsid w:val="00736AC6"/>
    <w:rsid w:val="00737A91"/>
    <w:rsid w:val="00743C14"/>
    <w:rsid w:val="00751C7F"/>
    <w:rsid w:val="007540B1"/>
    <w:rsid w:val="00754FA3"/>
    <w:rsid w:val="007554CC"/>
    <w:rsid w:val="00757905"/>
    <w:rsid w:val="00757E74"/>
    <w:rsid w:val="007604FC"/>
    <w:rsid w:val="00760874"/>
    <w:rsid w:val="00760EAD"/>
    <w:rsid w:val="00761DAE"/>
    <w:rsid w:val="0076516E"/>
    <w:rsid w:val="0077228D"/>
    <w:rsid w:val="00773B9B"/>
    <w:rsid w:val="0077467D"/>
    <w:rsid w:val="00774C57"/>
    <w:rsid w:val="0078067D"/>
    <w:rsid w:val="007844B7"/>
    <w:rsid w:val="007853D4"/>
    <w:rsid w:val="00785B31"/>
    <w:rsid w:val="00786212"/>
    <w:rsid w:val="00786DD3"/>
    <w:rsid w:val="00794F6F"/>
    <w:rsid w:val="00796B7C"/>
    <w:rsid w:val="007A2B35"/>
    <w:rsid w:val="007A2E3D"/>
    <w:rsid w:val="007A3F80"/>
    <w:rsid w:val="007A57B8"/>
    <w:rsid w:val="007A7247"/>
    <w:rsid w:val="007B07C5"/>
    <w:rsid w:val="007B0DFA"/>
    <w:rsid w:val="007B2035"/>
    <w:rsid w:val="007B278F"/>
    <w:rsid w:val="007B3B6E"/>
    <w:rsid w:val="007B6F42"/>
    <w:rsid w:val="007C0337"/>
    <w:rsid w:val="007C20A0"/>
    <w:rsid w:val="007C4495"/>
    <w:rsid w:val="007C58D0"/>
    <w:rsid w:val="007C6735"/>
    <w:rsid w:val="007C742F"/>
    <w:rsid w:val="007D0E09"/>
    <w:rsid w:val="007D179F"/>
    <w:rsid w:val="007D4C97"/>
    <w:rsid w:val="007D53DE"/>
    <w:rsid w:val="007D5A7B"/>
    <w:rsid w:val="007D5C9E"/>
    <w:rsid w:val="007E091C"/>
    <w:rsid w:val="007E11BB"/>
    <w:rsid w:val="007E2B70"/>
    <w:rsid w:val="007E3988"/>
    <w:rsid w:val="007E3F34"/>
    <w:rsid w:val="007E56DA"/>
    <w:rsid w:val="007E5A97"/>
    <w:rsid w:val="007E62EA"/>
    <w:rsid w:val="007E7F8F"/>
    <w:rsid w:val="007F2717"/>
    <w:rsid w:val="007F323B"/>
    <w:rsid w:val="007F6517"/>
    <w:rsid w:val="0080191C"/>
    <w:rsid w:val="008021CF"/>
    <w:rsid w:val="0080297B"/>
    <w:rsid w:val="00802C9E"/>
    <w:rsid w:val="00803E43"/>
    <w:rsid w:val="00806471"/>
    <w:rsid w:val="00806B16"/>
    <w:rsid w:val="00807EC1"/>
    <w:rsid w:val="00810BC6"/>
    <w:rsid w:val="0081203B"/>
    <w:rsid w:val="00821F73"/>
    <w:rsid w:val="00823069"/>
    <w:rsid w:val="0082352B"/>
    <w:rsid w:val="008257CF"/>
    <w:rsid w:val="00830EF3"/>
    <w:rsid w:val="008364F6"/>
    <w:rsid w:val="008401D5"/>
    <w:rsid w:val="008404D8"/>
    <w:rsid w:val="00840AA3"/>
    <w:rsid w:val="00840C76"/>
    <w:rsid w:val="008500AC"/>
    <w:rsid w:val="00850357"/>
    <w:rsid w:val="0085069C"/>
    <w:rsid w:val="00852E18"/>
    <w:rsid w:val="0085432C"/>
    <w:rsid w:val="00855225"/>
    <w:rsid w:val="008561C4"/>
    <w:rsid w:val="008571E7"/>
    <w:rsid w:val="00857A1A"/>
    <w:rsid w:val="00857D36"/>
    <w:rsid w:val="00857E99"/>
    <w:rsid w:val="00857F7B"/>
    <w:rsid w:val="0086165E"/>
    <w:rsid w:val="00862678"/>
    <w:rsid w:val="008635C8"/>
    <w:rsid w:val="00863AF6"/>
    <w:rsid w:val="0087245C"/>
    <w:rsid w:val="00872AB1"/>
    <w:rsid w:val="0087558F"/>
    <w:rsid w:val="00876AC5"/>
    <w:rsid w:val="008801F8"/>
    <w:rsid w:val="00880921"/>
    <w:rsid w:val="0088092D"/>
    <w:rsid w:val="00881362"/>
    <w:rsid w:val="0089029A"/>
    <w:rsid w:val="00890B9B"/>
    <w:rsid w:val="00892CDF"/>
    <w:rsid w:val="0089531F"/>
    <w:rsid w:val="00896355"/>
    <w:rsid w:val="008A2599"/>
    <w:rsid w:val="008A2935"/>
    <w:rsid w:val="008A47E0"/>
    <w:rsid w:val="008A6A1E"/>
    <w:rsid w:val="008B0948"/>
    <w:rsid w:val="008B4D3C"/>
    <w:rsid w:val="008B709B"/>
    <w:rsid w:val="008C0817"/>
    <w:rsid w:val="008C14F2"/>
    <w:rsid w:val="008C1D17"/>
    <w:rsid w:val="008C3F23"/>
    <w:rsid w:val="008C51CF"/>
    <w:rsid w:val="008C57F0"/>
    <w:rsid w:val="008C601E"/>
    <w:rsid w:val="008C651C"/>
    <w:rsid w:val="008C78A0"/>
    <w:rsid w:val="008C79E2"/>
    <w:rsid w:val="008D4F86"/>
    <w:rsid w:val="008D5156"/>
    <w:rsid w:val="008D69CA"/>
    <w:rsid w:val="008E0D01"/>
    <w:rsid w:val="008E0F9F"/>
    <w:rsid w:val="008E1DB9"/>
    <w:rsid w:val="008E2929"/>
    <w:rsid w:val="008E322C"/>
    <w:rsid w:val="008E478E"/>
    <w:rsid w:val="008E75FA"/>
    <w:rsid w:val="008E7906"/>
    <w:rsid w:val="008F0341"/>
    <w:rsid w:val="008F0723"/>
    <w:rsid w:val="008F35B2"/>
    <w:rsid w:val="008F3831"/>
    <w:rsid w:val="008F3C70"/>
    <w:rsid w:val="008F42B6"/>
    <w:rsid w:val="008F7553"/>
    <w:rsid w:val="0090272E"/>
    <w:rsid w:val="0090649C"/>
    <w:rsid w:val="00906B30"/>
    <w:rsid w:val="00911463"/>
    <w:rsid w:val="00914747"/>
    <w:rsid w:val="00914D0B"/>
    <w:rsid w:val="009155C3"/>
    <w:rsid w:val="0092087B"/>
    <w:rsid w:val="009209E4"/>
    <w:rsid w:val="00923EF6"/>
    <w:rsid w:val="00924C8E"/>
    <w:rsid w:val="009256D3"/>
    <w:rsid w:val="0092601C"/>
    <w:rsid w:val="00926EE7"/>
    <w:rsid w:val="00930654"/>
    <w:rsid w:val="00935078"/>
    <w:rsid w:val="0093605B"/>
    <w:rsid w:val="00937820"/>
    <w:rsid w:val="00942C29"/>
    <w:rsid w:val="00943E2F"/>
    <w:rsid w:val="009443EC"/>
    <w:rsid w:val="0094634D"/>
    <w:rsid w:val="00946CA6"/>
    <w:rsid w:val="00947AB8"/>
    <w:rsid w:val="009507AC"/>
    <w:rsid w:val="009540F3"/>
    <w:rsid w:val="009551DE"/>
    <w:rsid w:val="009573D2"/>
    <w:rsid w:val="009576C1"/>
    <w:rsid w:val="009601F0"/>
    <w:rsid w:val="00960386"/>
    <w:rsid w:val="0096187D"/>
    <w:rsid w:val="0096475A"/>
    <w:rsid w:val="009671CB"/>
    <w:rsid w:val="00970C28"/>
    <w:rsid w:val="00970F1E"/>
    <w:rsid w:val="00972A82"/>
    <w:rsid w:val="00974232"/>
    <w:rsid w:val="00974CCE"/>
    <w:rsid w:val="00974FCC"/>
    <w:rsid w:val="00976AA4"/>
    <w:rsid w:val="0097705F"/>
    <w:rsid w:val="00977C07"/>
    <w:rsid w:val="00980490"/>
    <w:rsid w:val="00980E5E"/>
    <w:rsid w:val="0098321F"/>
    <w:rsid w:val="00986BD2"/>
    <w:rsid w:val="00992D18"/>
    <w:rsid w:val="00993A79"/>
    <w:rsid w:val="009958E4"/>
    <w:rsid w:val="009959EA"/>
    <w:rsid w:val="0099615E"/>
    <w:rsid w:val="00997F9E"/>
    <w:rsid w:val="009A2769"/>
    <w:rsid w:val="009A5055"/>
    <w:rsid w:val="009A5C14"/>
    <w:rsid w:val="009A6BE0"/>
    <w:rsid w:val="009B076F"/>
    <w:rsid w:val="009B1A54"/>
    <w:rsid w:val="009B1F30"/>
    <w:rsid w:val="009B2507"/>
    <w:rsid w:val="009B3B42"/>
    <w:rsid w:val="009C2285"/>
    <w:rsid w:val="009C35B6"/>
    <w:rsid w:val="009C53F9"/>
    <w:rsid w:val="009C590E"/>
    <w:rsid w:val="009C5E60"/>
    <w:rsid w:val="009C7533"/>
    <w:rsid w:val="009D2FC7"/>
    <w:rsid w:val="009D466D"/>
    <w:rsid w:val="009D65F8"/>
    <w:rsid w:val="009D770A"/>
    <w:rsid w:val="009D7758"/>
    <w:rsid w:val="009D7B02"/>
    <w:rsid w:val="009E0563"/>
    <w:rsid w:val="009E1EED"/>
    <w:rsid w:val="009E2146"/>
    <w:rsid w:val="009E229D"/>
    <w:rsid w:val="009E2A40"/>
    <w:rsid w:val="009E4B08"/>
    <w:rsid w:val="009E4D40"/>
    <w:rsid w:val="009E67AA"/>
    <w:rsid w:val="009F1C01"/>
    <w:rsid w:val="009F1E89"/>
    <w:rsid w:val="009F5A60"/>
    <w:rsid w:val="009F70BC"/>
    <w:rsid w:val="00A006F9"/>
    <w:rsid w:val="00A01F74"/>
    <w:rsid w:val="00A03F03"/>
    <w:rsid w:val="00A05124"/>
    <w:rsid w:val="00A07BEA"/>
    <w:rsid w:val="00A148B4"/>
    <w:rsid w:val="00A150C3"/>
    <w:rsid w:val="00A152B9"/>
    <w:rsid w:val="00A15B5F"/>
    <w:rsid w:val="00A17E35"/>
    <w:rsid w:val="00A20AF4"/>
    <w:rsid w:val="00A21204"/>
    <w:rsid w:val="00A21D4A"/>
    <w:rsid w:val="00A22351"/>
    <w:rsid w:val="00A26403"/>
    <w:rsid w:val="00A27231"/>
    <w:rsid w:val="00A30240"/>
    <w:rsid w:val="00A30913"/>
    <w:rsid w:val="00A31937"/>
    <w:rsid w:val="00A32C24"/>
    <w:rsid w:val="00A35A4C"/>
    <w:rsid w:val="00A366B3"/>
    <w:rsid w:val="00A36CF7"/>
    <w:rsid w:val="00A37BA8"/>
    <w:rsid w:val="00A417BF"/>
    <w:rsid w:val="00A421A9"/>
    <w:rsid w:val="00A437F2"/>
    <w:rsid w:val="00A43A8C"/>
    <w:rsid w:val="00A4652A"/>
    <w:rsid w:val="00A47856"/>
    <w:rsid w:val="00A47C4D"/>
    <w:rsid w:val="00A5144A"/>
    <w:rsid w:val="00A525F0"/>
    <w:rsid w:val="00A56161"/>
    <w:rsid w:val="00A572D9"/>
    <w:rsid w:val="00A57DB2"/>
    <w:rsid w:val="00A634E1"/>
    <w:rsid w:val="00A64956"/>
    <w:rsid w:val="00A675B2"/>
    <w:rsid w:val="00A7065D"/>
    <w:rsid w:val="00A70F3C"/>
    <w:rsid w:val="00A71ABA"/>
    <w:rsid w:val="00A7382C"/>
    <w:rsid w:val="00A76A17"/>
    <w:rsid w:val="00A76F1E"/>
    <w:rsid w:val="00A84AAA"/>
    <w:rsid w:val="00A85A7E"/>
    <w:rsid w:val="00A864BC"/>
    <w:rsid w:val="00A87F88"/>
    <w:rsid w:val="00A90ADA"/>
    <w:rsid w:val="00A90F30"/>
    <w:rsid w:val="00A91723"/>
    <w:rsid w:val="00A917A8"/>
    <w:rsid w:val="00A91934"/>
    <w:rsid w:val="00A91B1A"/>
    <w:rsid w:val="00A94EEE"/>
    <w:rsid w:val="00A96FA0"/>
    <w:rsid w:val="00AA24A2"/>
    <w:rsid w:val="00AA5BC5"/>
    <w:rsid w:val="00AA5D74"/>
    <w:rsid w:val="00AA6520"/>
    <w:rsid w:val="00AA7CE0"/>
    <w:rsid w:val="00AB1478"/>
    <w:rsid w:val="00AB37FB"/>
    <w:rsid w:val="00AB5C1D"/>
    <w:rsid w:val="00AB6645"/>
    <w:rsid w:val="00AB7DFC"/>
    <w:rsid w:val="00AC35E5"/>
    <w:rsid w:val="00AC5096"/>
    <w:rsid w:val="00AC65C0"/>
    <w:rsid w:val="00AC68A5"/>
    <w:rsid w:val="00AD2C9B"/>
    <w:rsid w:val="00AD317A"/>
    <w:rsid w:val="00AD4728"/>
    <w:rsid w:val="00AD7DAF"/>
    <w:rsid w:val="00AE0DC6"/>
    <w:rsid w:val="00AE2398"/>
    <w:rsid w:val="00AE2FF0"/>
    <w:rsid w:val="00AE5BF5"/>
    <w:rsid w:val="00AE6588"/>
    <w:rsid w:val="00AE68EF"/>
    <w:rsid w:val="00AE7B8A"/>
    <w:rsid w:val="00AF0F95"/>
    <w:rsid w:val="00AF19D5"/>
    <w:rsid w:val="00AF1BE8"/>
    <w:rsid w:val="00AF302C"/>
    <w:rsid w:val="00AF3A09"/>
    <w:rsid w:val="00AF49D7"/>
    <w:rsid w:val="00AF49E5"/>
    <w:rsid w:val="00AF6999"/>
    <w:rsid w:val="00B007D2"/>
    <w:rsid w:val="00B04653"/>
    <w:rsid w:val="00B05BDB"/>
    <w:rsid w:val="00B0705E"/>
    <w:rsid w:val="00B07A26"/>
    <w:rsid w:val="00B07EE1"/>
    <w:rsid w:val="00B151BA"/>
    <w:rsid w:val="00B15F5C"/>
    <w:rsid w:val="00B17057"/>
    <w:rsid w:val="00B207B0"/>
    <w:rsid w:val="00B2279D"/>
    <w:rsid w:val="00B30018"/>
    <w:rsid w:val="00B32B01"/>
    <w:rsid w:val="00B36947"/>
    <w:rsid w:val="00B40A58"/>
    <w:rsid w:val="00B428A2"/>
    <w:rsid w:val="00B47C26"/>
    <w:rsid w:val="00B47E6A"/>
    <w:rsid w:val="00B5046C"/>
    <w:rsid w:val="00B51893"/>
    <w:rsid w:val="00B51B19"/>
    <w:rsid w:val="00B52A42"/>
    <w:rsid w:val="00B53C90"/>
    <w:rsid w:val="00B553AC"/>
    <w:rsid w:val="00B55B06"/>
    <w:rsid w:val="00B55CDE"/>
    <w:rsid w:val="00B57C8F"/>
    <w:rsid w:val="00B61147"/>
    <w:rsid w:val="00B62169"/>
    <w:rsid w:val="00B62772"/>
    <w:rsid w:val="00B6345F"/>
    <w:rsid w:val="00B66E4E"/>
    <w:rsid w:val="00B67063"/>
    <w:rsid w:val="00B73F58"/>
    <w:rsid w:val="00B77BA5"/>
    <w:rsid w:val="00B811A1"/>
    <w:rsid w:val="00B85775"/>
    <w:rsid w:val="00B875AB"/>
    <w:rsid w:val="00B92E9B"/>
    <w:rsid w:val="00B9382A"/>
    <w:rsid w:val="00B939BB"/>
    <w:rsid w:val="00B93AC2"/>
    <w:rsid w:val="00B96CDF"/>
    <w:rsid w:val="00BA4993"/>
    <w:rsid w:val="00BA4DE4"/>
    <w:rsid w:val="00BA665D"/>
    <w:rsid w:val="00BB01CF"/>
    <w:rsid w:val="00BB1A5C"/>
    <w:rsid w:val="00BB7B6C"/>
    <w:rsid w:val="00BB7E28"/>
    <w:rsid w:val="00BC3170"/>
    <w:rsid w:val="00BD0133"/>
    <w:rsid w:val="00BD1F05"/>
    <w:rsid w:val="00BD46A9"/>
    <w:rsid w:val="00BD47E8"/>
    <w:rsid w:val="00BD57E9"/>
    <w:rsid w:val="00BD788E"/>
    <w:rsid w:val="00BD7D12"/>
    <w:rsid w:val="00BE3334"/>
    <w:rsid w:val="00BF1EED"/>
    <w:rsid w:val="00BF2C40"/>
    <w:rsid w:val="00BF2F0A"/>
    <w:rsid w:val="00BF3BFC"/>
    <w:rsid w:val="00BF5179"/>
    <w:rsid w:val="00BF54E9"/>
    <w:rsid w:val="00BF5657"/>
    <w:rsid w:val="00BF5A1E"/>
    <w:rsid w:val="00BF720D"/>
    <w:rsid w:val="00BF79BC"/>
    <w:rsid w:val="00BF7E0B"/>
    <w:rsid w:val="00C04BC9"/>
    <w:rsid w:val="00C06FDB"/>
    <w:rsid w:val="00C07303"/>
    <w:rsid w:val="00C1185D"/>
    <w:rsid w:val="00C11ABB"/>
    <w:rsid w:val="00C17B03"/>
    <w:rsid w:val="00C24D7C"/>
    <w:rsid w:val="00C275DA"/>
    <w:rsid w:val="00C30B6C"/>
    <w:rsid w:val="00C321A2"/>
    <w:rsid w:val="00C340ED"/>
    <w:rsid w:val="00C4045A"/>
    <w:rsid w:val="00C421D7"/>
    <w:rsid w:val="00C510A5"/>
    <w:rsid w:val="00C5198C"/>
    <w:rsid w:val="00C51DE5"/>
    <w:rsid w:val="00C52BFD"/>
    <w:rsid w:val="00C52EB7"/>
    <w:rsid w:val="00C53913"/>
    <w:rsid w:val="00C55D6F"/>
    <w:rsid w:val="00C56FC0"/>
    <w:rsid w:val="00C574F2"/>
    <w:rsid w:val="00C5780A"/>
    <w:rsid w:val="00C610C7"/>
    <w:rsid w:val="00C6116B"/>
    <w:rsid w:val="00C637C3"/>
    <w:rsid w:val="00C72BBB"/>
    <w:rsid w:val="00C73874"/>
    <w:rsid w:val="00C746B7"/>
    <w:rsid w:val="00C7624E"/>
    <w:rsid w:val="00C77F98"/>
    <w:rsid w:val="00C80479"/>
    <w:rsid w:val="00C80640"/>
    <w:rsid w:val="00C81458"/>
    <w:rsid w:val="00C876D5"/>
    <w:rsid w:val="00C877EA"/>
    <w:rsid w:val="00C87E46"/>
    <w:rsid w:val="00C9115A"/>
    <w:rsid w:val="00C94763"/>
    <w:rsid w:val="00C95FC7"/>
    <w:rsid w:val="00C961B3"/>
    <w:rsid w:val="00C96A86"/>
    <w:rsid w:val="00C97408"/>
    <w:rsid w:val="00C97907"/>
    <w:rsid w:val="00CA18DE"/>
    <w:rsid w:val="00CA2BFB"/>
    <w:rsid w:val="00CA5060"/>
    <w:rsid w:val="00CB1BCF"/>
    <w:rsid w:val="00CB74AD"/>
    <w:rsid w:val="00CB771D"/>
    <w:rsid w:val="00CC3271"/>
    <w:rsid w:val="00CC34BE"/>
    <w:rsid w:val="00CC4395"/>
    <w:rsid w:val="00CC5BFE"/>
    <w:rsid w:val="00CC7E3E"/>
    <w:rsid w:val="00CC7F15"/>
    <w:rsid w:val="00CD0614"/>
    <w:rsid w:val="00CD06BD"/>
    <w:rsid w:val="00CD237B"/>
    <w:rsid w:val="00CD33C5"/>
    <w:rsid w:val="00CD42CC"/>
    <w:rsid w:val="00CD6202"/>
    <w:rsid w:val="00CE1ADF"/>
    <w:rsid w:val="00CE1EEB"/>
    <w:rsid w:val="00CE317A"/>
    <w:rsid w:val="00CE48D5"/>
    <w:rsid w:val="00CE77BE"/>
    <w:rsid w:val="00CE7D77"/>
    <w:rsid w:val="00CF061A"/>
    <w:rsid w:val="00CF0727"/>
    <w:rsid w:val="00CF0D1D"/>
    <w:rsid w:val="00CF181E"/>
    <w:rsid w:val="00CF2655"/>
    <w:rsid w:val="00CF408D"/>
    <w:rsid w:val="00CF49AB"/>
    <w:rsid w:val="00CF4A0C"/>
    <w:rsid w:val="00CF5C35"/>
    <w:rsid w:val="00CF6401"/>
    <w:rsid w:val="00D01430"/>
    <w:rsid w:val="00D018C2"/>
    <w:rsid w:val="00D02A57"/>
    <w:rsid w:val="00D04066"/>
    <w:rsid w:val="00D0536C"/>
    <w:rsid w:val="00D07A64"/>
    <w:rsid w:val="00D13BC0"/>
    <w:rsid w:val="00D171FC"/>
    <w:rsid w:val="00D17A92"/>
    <w:rsid w:val="00D209B7"/>
    <w:rsid w:val="00D210DC"/>
    <w:rsid w:val="00D22B5B"/>
    <w:rsid w:val="00D22EDE"/>
    <w:rsid w:val="00D243CB"/>
    <w:rsid w:val="00D26855"/>
    <w:rsid w:val="00D268DF"/>
    <w:rsid w:val="00D27150"/>
    <w:rsid w:val="00D31FD0"/>
    <w:rsid w:val="00D369B0"/>
    <w:rsid w:val="00D36A84"/>
    <w:rsid w:val="00D36C1B"/>
    <w:rsid w:val="00D37FE9"/>
    <w:rsid w:val="00D421E9"/>
    <w:rsid w:val="00D42DFA"/>
    <w:rsid w:val="00D440B9"/>
    <w:rsid w:val="00D44133"/>
    <w:rsid w:val="00D551FE"/>
    <w:rsid w:val="00D572B8"/>
    <w:rsid w:val="00D572F4"/>
    <w:rsid w:val="00D60D68"/>
    <w:rsid w:val="00D64679"/>
    <w:rsid w:val="00D64766"/>
    <w:rsid w:val="00D700AE"/>
    <w:rsid w:val="00D7088F"/>
    <w:rsid w:val="00D744B9"/>
    <w:rsid w:val="00D76DD0"/>
    <w:rsid w:val="00D76E26"/>
    <w:rsid w:val="00D773C8"/>
    <w:rsid w:val="00D77FFE"/>
    <w:rsid w:val="00D81AF3"/>
    <w:rsid w:val="00D83AC9"/>
    <w:rsid w:val="00D861D8"/>
    <w:rsid w:val="00D87AA8"/>
    <w:rsid w:val="00D90A24"/>
    <w:rsid w:val="00D94149"/>
    <w:rsid w:val="00D95537"/>
    <w:rsid w:val="00D96137"/>
    <w:rsid w:val="00D967ED"/>
    <w:rsid w:val="00D97C9B"/>
    <w:rsid w:val="00DA130F"/>
    <w:rsid w:val="00DA1E0A"/>
    <w:rsid w:val="00DA3EA1"/>
    <w:rsid w:val="00DA4037"/>
    <w:rsid w:val="00DB1354"/>
    <w:rsid w:val="00DB195E"/>
    <w:rsid w:val="00DB3113"/>
    <w:rsid w:val="00DB6BEE"/>
    <w:rsid w:val="00DB746C"/>
    <w:rsid w:val="00DC023E"/>
    <w:rsid w:val="00DC1423"/>
    <w:rsid w:val="00DC145D"/>
    <w:rsid w:val="00DC1E5C"/>
    <w:rsid w:val="00DC21D4"/>
    <w:rsid w:val="00DC7946"/>
    <w:rsid w:val="00DD19F5"/>
    <w:rsid w:val="00DD43A4"/>
    <w:rsid w:val="00DD57EF"/>
    <w:rsid w:val="00DD61AD"/>
    <w:rsid w:val="00DD7A7E"/>
    <w:rsid w:val="00DE029C"/>
    <w:rsid w:val="00DE11B2"/>
    <w:rsid w:val="00DE2514"/>
    <w:rsid w:val="00DE3DBD"/>
    <w:rsid w:val="00DE46A7"/>
    <w:rsid w:val="00DF53BB"/>
    <w:rsid w:val="00DF54C1"/>
    <w:rsid w:val="00DF61C8"/>
    <w:rsid w:val="00E006CB"/>
    <w:rsid w:val="00E015FF"/>
    <w:rsid w:val="00E03D49"/>
    <w:rsid w:val="00E0655B"/>
    <w:rsid w:val="00E06A61"/>
    <w:rsid w:val="00E06C96"/>
    <w:rsid w:val="00E07CCF"/>
    <w:rsid w:val="00E113B0"/>
    <w:rsid w:val="00E135E2"/>
    <w:rsid w:val="00E1623B"/>
    <w:rsid w:val="00E201A2"/>
    <w:rsid w:val="00E20610"/>
    <w:rsid w:val="00E20DA9"/>
    <w:rsid w:val="00E26258"/>
    <w:rsid w:val="00E27FBC"/>
    <w:rsid w:val="00E30641"/>
    <w:rsid w:val="00E32A13"/>
    <w:rsid w:val="00E34B3D"/>
    <w:rsid w:val="00E35B47"/>
    <w:rsid w:val="00E43BD9"/>
    <w:rsid w:val="00E44F1F"/>
    <w:rsid w:val="00E45113"/>
    <w:rsid w:val="00E46539"/>
    <w:rsid w:val="00E46E69"/>
    <w:rsid w:val="00E51F5D"/>
    <w:rsid w:val="00E54D2E"/>
    <w:rsid w:val="00E54FEE"/>
    <w:rsid w:val="00E623D5"/>
    <w:rsid w:val="00E62E62"/>
    <w:rsid w:val="00E63219"/>
    <w:rsid w:val="00E6768C"/>
    <w:rsid w:val="00E70473"/>
    <w:rsid w:val="00E70490"/>
    <w:rsid w:val="00E745BE"/>
    <w:rsid w:val="00E76CD0"/>
    <w:rsid w:val="00E80011"/>
    <w:rsid w:val="00E820F2"/>
    <w:rsid w:val="00E82186"/>
    <w:rsid w:val="00E8406E"/>
    <w:rsid w:val="00E8439E"/>
    <w:rsid w:val="00E86342"/>
    <w:rsid w:val="00E86B01"/>
    <w:rsid w:val="00E870BB"/>
    <w:rsid w:val="00E87D3B"/>
    <w:rsid w:val="00E90294"/>
    <w:rsid w:val="00E9172D"/>
    <w:rsid w:val="00E933B6"/>
    <w:rsid w:val="00E945E8"/>
    <w:rsid w:val="00E96113"/>
    <w:rsid w:val="00E979AD"/>
    <w:rsid w:val="00EA089F"/>
    <w:rsid w:val="00EA09AA"/>
    <w:rsid w:val="00EA2BB1"/>
    <w:rsid w:val="00EA3643"/>
    <w:rsid w:val="00EA5053"/>
    <w:rsid w:val="00EA6404"/>
    <w:rsid w:val="00EB021E"/>
    <w:rsid w:val="00EB04B3"/>
    <w:rsid w:val="00EB2A7C"/>
    <w:rsid w:val="00EB6982"/>
    <w:rsid w:val="00EC5C8A"/>
    <w:rsid w:val="00ED0D40"/>
    <w:rsid w:val="00ED110E"/>
    <w:rsid w:val="00ED1145"/>
    <w:rsid w:val="00ED1397"/>
    <w:rsid w:val="00ED1B1F"/>
    <w:rsid w:val="00ED48D0"/>
    <w:rsid w:val="00ED496A"/>
    <w:rsid w:val="00ED4D7A"/>
    <w:rsid w:val="00ED5B5C"/>
    <w:rsid w:val="00ED5B85"/>
    <w:rsid w:val="00ED5E0D"/>
    <w:rsid w:val="00EE0E2E"/>
    <w:rsid w:val="00EE1870"/>
    <w:rsid w:val="00EE23EE"/>
    <w:rsid w:val="00EF13AC"/>
    <w:rsid w:val="00EF20BE"/>
    <w:rsid w:val="00EF3576"/>
    <w:rsid w:val="00EF45C2"/>
    <w:rsid w:val="00F05AF9"/>
    <w:rsid w:val="00F064EF"/>
    <w:rsid w:val="00F10716"/>
    <w:rsid w:val="00F10F90"/>
    <w:rsid w:val="00F1120E"/>
    <w:rsid w:val="00F12505"/>
    <w:rsid w:val="00F13F16"/>
    <w:rsid w:val="00F1446B"/>
    <w:rsid w:val="00F1536F"/>
    <w:rsid w:val="00F16CDB"/>
    <w:rsid w:val="00F22F2D"/>
    <w:rsid w:val="00F23A73"/>
    <w:rsid w:val="00F270AE"/>
    <w:rsid w:val="00F319A8"/>
    <w:rsid w:val="00F34867"/>
    <w:rsid w:val="00F35EE0"/>
    <w:rsid w:val="00F416ED"/>
    <w:rsid w:val="00F436CB"/>
    <w:rsid w:val="00F4504F"/>
    <w:rsid w:val="00F4535C"/>
    <w:rsid w:val="00F5041F"/>
    <w:rsid w:val="00F553E5"/>
    <w:rsid w:val="00F56B80"/>
    <w:rsid w:val="00F60A2B"/>
    <w:rsid w:val="00F6108C"/>
    <w:rsid w:val="00F613D9"/>
    <w:rsid w:val="00F64484"/>
    <w:rsid w:val="00F665FA"/>
    <w:rsid w:val="00F70286"/>
    <w:rsid w:val="00F7334F"/>
    <w:rsid w:val="00F74D6D"/>
    <w:rsid w:val="00F75C82"/>
    <w:rsid w:val="00F8675F"/>
    <w:rsid w:val="00F906E5"/>
    <w:rsid w:val="00F9118F"/>
    <w:rsid w:val="00F937B9"/>
    <w:rsid w:val="00F93E3E"/>
    <w:rsid w:val="00F97F6B"/>
    <w:rsid w:val="00FA2141"/>
    <w:rsid w:val="00FA55DC"/>
    <w:rsid w:val="00FA711D"/>
    <w:rsid w:val="00FB1914"/>
    <w:rsid w:val="00FB3963"/>
    <w:rsid w:val="00FB603E"/>
    <w:rsid w:val="00FB6178"/>
    <w:rsid w:val="00FC11AB"/>
    <w:rsid w:val="00FC1A0A"/>
    <w:rsid w:val="00FC235C"/>
    <w:rsid w:val="00FC4149"/>
    <w:rsid w:val="00FD04DE"/>
    <w:rsid w:val="00FD3315"/>
    <w:rsid w:val="00FD3743"/>
    <w:rsid w:val="00FD600A"/>
    <w:rsid w:val="00FD76A6"/>
    <w:rsid w:val="00FE3D34"/>
    <w:rsid w:val="00FE4203"/>
    <w:rsid w:val="00FF2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006F9"/>
    <w:pPr>
      <w:widowControl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52B9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52B9"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152B9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152B9"/>
    <w:pPr>
      <w:keepNext/>
      <w:jc w:val="both"/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7228D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B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B1354"/>
    <w:rPr>
      <w:rFonts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234B2"/>
    <w:rPr>
      <w:rFonts w:ascii="Calibri" w:hAnsi="Calibri" w:cs="Times New Roman"/>
      <w:i/>
      <w:iCs/>
      <w:sz w:val="24"/>
      <w:szCs w:val="24"/>
    </w:rPr>
  </w:style>
  <w:style w:type="paragraph" w:customStyle="1" w:styleId="1">
    <w:name w:val="Знак1 Знак Знак Знак Знак Знак Знак"/>
    <w:basedOn w:val="Normal"/>
    <w:uiPriority w:val="99"/>
    <w:rsid w:val="006057A3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152B9"/>
    <w:pPr>
      <w:ind w:firstLine="720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152B9"/>
    <w:pPr>
      <w:ind w:firstLine="72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742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A006F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54D9"/>
    <w:rPr>
      <w:rFonts w:cs="Times New Roman"/>
    </w:rPr>
  </w:style>
  <w:style w:type="table" w:styleId="TableGrid">
    <w:name w:val="Table Grid"/>
    <w:basedOn w:val="TableNormal"/>
    <w:uiPriority w:val="99"/>
    <w:rsid w:val="00513B8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59676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596769"/>
    <w:rPr>
      <w:rFonts w:cs="Times New Roman"/>
      <w:color w:val="0000FF"/>
      <w:u w:val="single"/>
    </w:rPr>
  </w:style>
  <w:style w:type="paragraph" w:customStyle="1" w:styleId="2">
    <w:name w:val="Стиль2"/>
    <w:basedOn w:val="10"/>
    <w:uiPriority w:val="99"/>
    <w:rsid w:val="0077228D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0">
    <w:name w:val="Стиль1"/>
    <w:basedOn w:val="Normal"/>
    <w:uiPriority w:val="99"/>
    <w:rsid w:val="0077228D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">
    <w:name w:val="Стиль4"/>
    <w:basedOn w:val="Normal"/>
    <w:uiPriority w:val="99"/>
    <w:rsid w:val="0077228D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uiPriority w:val="99"/>
    <w:rsid w:val="006057A3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ko-KR"/>
    </w:rPr>
  </w:style>
  <w:style w:type="paragraph" w:styleId="BodyText">
    <w:name w:val="Body Text"/>
    <w:aliases w:val="Основной текст1,Основной текст Знак Знак,bt"/>
    <w:basedOn w:val="Normal"/>
    <w:link w:val="BodyTextChar"/>
    <w:uiPriority w:val="99"/>
    <w:rsid w:val="00C97907"/>
    <w:pPr>
      <w:spacing w:after="120"/>
    </w:pPr>
  </w:style>
  <w:style w:type="character" w:customStyle="1" w:styleId="BodyTextChar">
    <w:name w:val="Body Text Char"/>
    <w:aliases w:val="Основной текст1 Char,Основной текст Знак Знак Char,bt Char"/>
    <w:basedOn w:val="DefaultParagraphFont"/>
    <w:link w:val="BodyText"/>
    <w:uiPriority w:val="99"/>
    <w:locked/>
    <w:rsid w:val="00C97907"/>
    <w:rPr>
      <w:rFonts w:cs="Times New Roman"/>
      <w:lang w:val="ru-RU" w:eastAsia="ru-RU" w:bidi="ar-SA"/>
    </w:rPr>
  </w:style>
  <w:style w:type="paragraph" w:customStyle="1" w:styleId="ConsPlusNormal">
    <w:name w:val="ConsPlusNormal"/>
    <w:link w:val="ConsPlusNormal0"/>
    <w:uiPriority w:val="99"/>
    <w:rsid w:val="00C97907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C97907"/>
    <w:rPr>
      <w:rFonts w:ascii="Arial" w:hAnsi="Arial"/>
      <w:sz w:val="22"/>
      <w:lang w:val="ru-RU" w:eastAsia="ru-RU"/>
    </w:rPr>
  </w:style>
  <w:style w:type="paragraph" w:customStyle="1" w:styleId="11">
    <w:name w:val="Абзац списка1"/>
    <w:basedOn w:val="Normal"/>
    <w:uiPriority w:val="99"/>
    <w:rsid w:val="00C97907"/>
    <w:pPr>
      <w:widowControl/>
      <w:ind w:left="720"/>
      <w:contextualSpacing/>
    </w:pPr>
  </w:style>
  <w:style w:type="paragraph" w:customStyle="1" w:styleId="ConsPlusNonformat">
    <w:name w:val="ConsPlusNonformat"/>
    <w:uiPriority w:val="99"/>
    <w:rsid w:val="006057A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ko-KR"/>
    </w:rPr>
  </w:style>
  <w:style w:type="paragraph" w:styleId="Footer">
    <w:name w:val="footer"/>
    <w:basedOn w:val="Normal"/>
    <w:link w:val="FooterChar"/>
    <w:uiPriority w:val="99"/>
    <w:rsid w:val="00D421E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854D9"/>
    <w:rPr>
      <w:rFonts w:cs="Times New Roman"/>
    </w:rPr>
  </w:style>
  <w:style w:type="character" w:styleId="PageNumber">
    <w:name w:val="page number"/>
    <w:basedOn w:val="DefaultParagraphFont"/>
    <w:uiPriority w:val="99"/>
    <w:rsid w:val="00D421E9"/>
    <w:rPr>
      <w:rFonts w:cs="Times New Roman"/>
    </w:rPr>
  </w:style>
  <w:style w:type="paragraph" w:customStyle="1" w:styleId="a">
    <w:name w:val="Знак"/>
    <w:basedOn w:val="Normal"/>
    <w:uiPriority w:val="99"/>
    <w:rsid w:val="0087245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12">
    <w:name w:val="Знак Знак Знак1"/>
    <w:basedOn w:val="Normal"/>
    <w:uiPriority w:val="99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0">
    <w:name w:val="Цветовое выделение"/>
    <w:uiPriority w:val="99"/>
    <w:rsid w:val="005854D9"/>
    <w:rPr>
      <w:b/>
      <w:color w:val="000080"/>
      <w:sz w:val="20"/>
    </w:rPr>
  </w:style>
  <w:style w:type="character" w:customStyle="1" w:styleId="a1">
    <w:name w:val="Гипертекстовая ссылка"/>
    <w:uiPriority w:val="99"/>
    <w:rsid w:val="005854D9"/>
    <w:rPr>
      <w:b/>
      <w:color w:val="008000"/>
      <w:sz w:val="20"/>
      <w:u w:val="single"/>
    </w:rPr>
  </w:style>
  <w:style w:type="paragraph" w:customStyle="1" w:styleId="a2">
    <w:name w:val="Основное меню"/>
    <w:basedOn w:val="Normal"/>
    <w:next w:val="Normal"/>
    <w:uiPriority w:val="99"/>
    <w:rsid w:val="005854D9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3">
    <w:name w:val="Заголовок"/>
    <w:basedOn w:val="a2"/>
    <w:next w:val="Normal"/>
    <w:uiPriority w:val="99"/>
    <w:rsid w:val="005854D9"/>
    <w:rPr>
      <w:b/>
      <w:bCs/>
      <w:color w:val="C0C0C0"/>
    </w:rPr>
  </w:style>
  <w:style w:type="paragraph" w:customStyle="1" w:styleId="a4">
    <w:name w:val="Заголовок статьи"/>
    <w:basedOn w:val="Normal"/>
    <w:next w:val="Normal"/>
    <w:uiPriority w:val="99"/>
    <w:rsid w:val="005854D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5">
    <w:name w:val="Интерактивный заголовок"/>
    <w:basedOn w:val="a3"/>
    <w:next w:val="Normal"/>
    <w:uiPriority w:val="99"/>
    <w:rsid w:val="005854D9"/>
    <w:rPr>
      <w:u w:val="single"/>
    </w:rPr>
  </w:style>
  <w:style w:type="paragraph" w:customStyle="1" w:styleId="a6">
    <w:name w:val="Текст (лев. подпись)"/>
    <w:basedOn w:val="Normal"/>
    <w:next w:val="Normal"/>
    <w:uiPriority w:val="99"/>
    <w:rsid w:val="005854D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7">
    <w:name w:val="Колонтитул (левый)"/>
    <w:basedOn w:val="a6"/>
    <w:next w:val="Normal"/>
    <w:uiPriority w:val="99"/>
    <w:rsid w:val="005854D9"/>
    <w:rPr>
      <w:sz w:val="14"/>
      <w:szCs w:val="14"/>
    </w:rPr>
  </w:style>
  <w:style w:type="paragraph" w:customStyle="1" w:styleId="a8">
    <w:name w:val="Текст (прав. подпись)"/>
    <w:basedOn w:val="Normal"/>
    <w:next w:val="Normal"/>
    <w:uiPriority w:val="99"/>
    <w:rsid w:val="005854D9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9">
    <w:name w:val="Колонтитул (правый)"/>
    <w:basedOn w:val="a8"/>
    <w:next w:val="Normal"/>
    <w:uiPriority w:val="99"/>
    <w:rsid w:val="005854D9"/>
    <w:rPr>
      <w:sz w:val="14"/>
      <w:szCs w:val="14"/>
    </w:rPr>
  </w:style>
  <w:style w:type="paragraph" w:customStyle="1" w:styleId="aa">
    <w:name w:val="Комментарий"/>
    <w:basedOn w:val="Normal"/>
    <w:next w:val="Normal"/>
    <w:uiPriority w:val="99"/>
    <w:rsid w:val="005854D9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b">
    <w:name w:val="Комментарий пользователя"/>
    <w:basedOn w:val="aa"/>
    <w:next w:val="Normal"/>
    <w:uiPriority w:val="99"/>
    <w:rsid w:val="005854D9"/>
    <w:pPr>
      <w:jc w:val="left"/>
    </w:pPr>
    <w:rPr>
      <w:color w:val="000080"/>
    </w:rPr>
  </w:style>
  <w:style w:type="character" w:customStyle="1" w:styleId="ac">
    <w:name w:val="Найденные слова"/>
    <w:basedOn w:val="a0"/>
    <w:uiPriority w:val="99"/>
    <w:rsid w:val="005854D9"/>
    <w:rPr>
      <w:rFonts w:cs="Times New Roman"/>
      <w:bCs/>
      <w:szCs w:val="20"/>
    </w:rPr>
  </w:style>
  <w:style w:type="character" w:customStyle="1" w:styleId="ad">
    <w:name w:val="Не вступил в силу"/>
    <w:uiPriority w:val="99"/>
    <w:rsid w:val="005854D9"/>
    <w:rPr>
      <w:b/>
      <w:color w:val="008080"/>
      <w:sz w:val="20"/>
    </w:rPr>
  </w:style>
  <w:style w:type="paragraph" w:customStyle="1" w:styleId="ae">
    <w:name w:val="Объект"/>
    <w:basedOn w:val="Normal"/>
    <w:next w:val="Normal"/>
    <w:uiPriority w:val="99"/>
    <w:rsid w:val="005854D9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">
    <w:name w:val="Таблицы (моноширинный)"/>
    <w:basedOn w:val="Normal"/>
    <w:next w:val="Normal"/>
    <w:uiPriority w:val="99"/>
    <w:rsid w:val="005854D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0">
    <w:name w:val="Оглавление"/>
    <w:basedOn w:val="af"/>
    <w:next w:val="Normal"/>
    <w:uiPriority w:val="99"/>
    <w:rsid w:val="005854D9"/>
    <w:pPr>
      <w:ind w:left="140"/>
    </w:pPr>
  </w:style>
  <w:style w:type="paragraph" w:customStyle="1" w:styleId="af1">
    <w:name w:val="Переменная часть"/>
    <w:basedOn w:val="a2"/>
    <w:next w:val="Normal"/>
    <w:uiPriority w:val="99"/>
    <w:rsid w:val="005854D9"/>
    <w:rPr>
      <w:sz w:val="18"/>
      <w:szCs w:val="18"/>
    </w:rPr>
  </w:style>
  <w:style w:type="paragraph" w:customStyle="1" w:styleId="af2">
    <w:name w:val="Постоянная часть"/>
    <w:basedOn w:val="a2"/>
    <w:next w:val="Normal"/>
    <w:uiPriority w:val="99"/>
    <w:rsid w:val="005854D9"/>
    <w:rPr>
      <w:sz w:val="20"/>
      <w:szCs w:val="20"/>
    </w:rPr>
  </w:style>
  <w:style w:type="paragraph" w:customStyle="1" w:styleId="af3">
    <w:name w:val="Прижатый влево"/>
    <w:basedOn w:val="Normal"/>
    <w:next w:val="Normal"/>
    <w:uiPriority w:val="99"/>
    <w:rsid w:val="005854D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4">
    <w:name w:val="Продолжение ссылки"/>
    <w:basedOn w:val="a1"/>
    <w:uiPriority w:val="99"/>
    <w:rsid w:val="005854D9"/>
    <w:rPr>
      <w:rFonts w:cs="Times New Roman"/>
      <w:bCs/>
      <w:szCs w:val="20"/>
    </w:rPr>
  </w:style>
  <w:style w:type="paragraph" w:customStyle="1" w:styleId="af5">
    <w:name w:val="Словарная статья"/>
    <w:basedOn w:val="Normal"/>
    <w:next w:val="Normal"/>
    <w:uiPriority w:val="99"/>
    <w:rsid w:val="005854D9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6">
    <w:name w:val="Текст (справка)"/>
    <w:basedOn w:val="Normal"/>
    <w:next w:val="Normal"/>
    <w:uiPriority w:val="99"/>
    <w:rsid w:val="005854D9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7">
    <w:name w:val="Утратил силу"/>
    <w:uiPriority w:val="99"/>
    <w:rsid w:val="005854D9"/>
    <w:rPr>
      <w:b/>
      <w:strike/>
      <w:color w:val="808000"/>
      <w:sz w:val="20"/>
    </w:rPr>
  </w:style>
  <w:style w:type="paragraph" w:customStyle="1" w:styleId="13">
    <w:name w:val="Знак Знак Знак1 Знак Знак Знак"/>
    <w:basedOn w:val="Normal"/>
    <w:uiPriority w:val="99"/>
    <w:rsid w:val="005854D9"/>
    <w:pPr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8">
    <w:name w:val="Знак Знак Знак Знак Знак"/>
    <w:basedOn w:val="Normal"/>
    <w:uiPriority w:val="99"/>
    <w:rsid w:val="005854D9"/>
    <w:pPr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9">
    <w:name w:val="Знак Знак"/>
    <w:basedOn w:val="Normal"/>
    <w:uiPriority w:val="99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4">
    <w:name w:val="Без интервала1"/>
    <w:uiPriority w:val="99"/>
    <w:rsid w:val="005854D9"/>
    <w:rPr>
      <w:rFonts w:ascii="Calibri" w:hAnsi="Calibri" w:cs="Calibri"/>
    </w:rPr>
  </w:style>
  <w:style w:type="paragraph" w:customStyle="1" w:styleId="afa">
    <w:name w:val="Нормальный (таблица)"/>
    <w:basedOn w:val="Normal"/>
    <w:next w:val="Normal"/>
    <w:uiPriority w:val="99"/>
    <w:rsid w:val="005854D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5854D9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afb">
    <w:name w:val="Знак Знак Знак"/>
    <w:basedOn w:val="Normal"/>
    <w:uiPriority w:val="99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0">
    <w:name w:val="Знак Знак Знак2"/>
    <w:basedOn w:val="Normal"/>
    <w:uiPriority w:val="99"/>
    <w:rsid w:val="005854D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15">
    <w:name w:val="Знак Знак Знак Знак Знак1"/>
    <w:basedOn w:val="Normal"/>
    <w:uiPriority w:val="99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">
    <w:name w:val="Знак Знак Знак Знак Знак2"/>
    <w:basedOn w:val="Normal"/>
    <w:uiPriority w:val="99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Cell">
    <w:name w:val="ConsPlusCell"/>
    <w:uiPriority w:val="99"/>
    <w:rsid w:val="005854D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Cell">
    <w:name w:val="ConsCell"/>
    <w:uiPriority w:val="99"/>
    <w:rsid w:val="005854D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16">
    <w:name w:val="Знак Знак1"/>
    <w:basedOn w:val="Normal"/>
    <w:uiPriority w:val="99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 Знак"/>
    <w:basedOn w:val="Normal"/>
    <w:uiPriority w:val="99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ListParagraph">
    <w:name w:val="List Paragraph"/>
    <w:basedOn w:val="Normal"/>
    <w:uiPriority w:val="99"/>
    <w:qFormat/>
    <w:rsid w:val="005854D9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7">
    <w:name w:val="Знак Знак Знак1 Знак Знак Знак Знак"/>
    <w:basedOn w:val="Normal"/>
    <w:uiPriority w:val="99"/>
    <w:rsid w:val="005854D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text1">
    <w:name w:val="text1"/>
    <w:uiPriority w:val="99"/>
    <w:rsid w:val="005854D9"/>
    <w:rPr>
      <w:rFonts w:ascii="Verdana" w:hAnsi="Verdana"/>
      <w:b/>
      <w:i/>
      <w:sz w:val="18"/>
      <w:lang w:val="en-GB" w:eastAsia="en-US"/>
    </w:rPr>
  </w:style>
  <w:style w:type="paragraph" w:customStyle="1" w:styleId="18">
    <w:name w:val="Знак1 Знак Знак Знак"/>
    <w:basedOn w:val="Normal"/>
    <w:uiPriority w:val="99"/>
    <w:rsid w:val="005854D9"/>
    <w:pPr>
      <w:widowControl/>
    </w:pPr>
    <w:rPr>
      <w:rFonts w:ascii="Verdana" w:hAnsi="Verdana" w:cs="Verdana"/>
      <w:lang w:val="en-US" w:eastAsia="en-US"/>
    </w:rPr>
  </w:style>
  <w:style w:type="paragraph" w:customStyle="1" w:styleId="p1">
    <w:name w:val="p1"/>
    <w:basedOn w:val="Normal"/>
    <w:uiPriority w:val="99"/>
    <w:rsid w:val="005854D9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60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34</Pages>
  <Words>13184</Words>
  <Characters>-32766</Characters>
  <Application>Microsoft Office Outlook</Application>
  <DocSecurity>0</DocSecurity>
  <Lines>0</Lines>
  <Paragraphs>0</Paragraphs>
  <ScaleCrop>false</ScaleCrop>
  <Company>CROC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USER777</cp:lastModifiedBy>
  <cp:revision>2</cp:revision>
  <cp:lastPrinted>2016-11-08T04:48:00Z</cp:lastPrinted>
  <dcterms:created xsi:type="dcterms:W3CDTF">2016-11-08T05:06:00Z</dcterms:created>
  <dcterms:modified xsi:type="dcterms:W3CDTF">2016-11-08T05:06:00Z</dcterms:modified>
</cp:coreProperties>
</file>